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A6C" w:rsidRPr="00976787" w:rsidRDefault="00BC1A6C" w:rsidP="00BC1A6C">
      <w:pPr>
        <w:pStyle w:val="ac"/>
        <w:widowControl w:val="0"/>
        <w:tabs>
          <w:tab w:val="left" w:pos="851"/>
        </w:tabs>
        <w:spacing w:line="240" w:lineRule="auto"/>
        <w:ind w:left="567" w:firstLine="0"/>
        <w:jc w:val="right"/>
        <w:rPr>
          <w:b/>
          <w:sz w:val="24"/>
        </w:rPr>
      </w:pPr>
      <w:bookmarkStart w:id="0" w:name="_Toc30415715"/>
      <w:r w:rsidRPr="00976787">
        <w:rPr>
          <w:b/>
          <w:sz w:val="24"/>
        </w:rPr>
        <w:t>Приложение № 3</w:t>
      </w:r>
    </w:p>
    <w:p w:rsidR="00BC1A6C" w:rsidRDefault="00BC1A6C" w:rsidP="00BC1A6C">
      <w:pPr>
        <w:pStyle w:val="2"/>
        <w:keepNext w:val="0"/>
        <w:keepLines w:val="0"/>
        <w:widowControl w:val="0"/>
        <w:spacing w:before="0"/>
        <w:jc w:val="left"/>
        <w:rPr>
          <w:b/>
        </w:rPr>
      </w:pPr>
    </w:p>
    <w:p w:rsidR="00BC1A6C" w:rsidRPr="004E44E2" w:rsidRDefault="00BC1A6C" w:rsidP="00BC1A6C">
      <w:pPr>
        <w:pStyle w:val="2"/>
        <w:keepNext w:val="0"/>
        <w:keepLines w:val="0"/>
        <w:widowControl w:val="0"/>
        <w:spacing w:before="0"/>
        <w:jc w:val="center"/>
        <w:rPr>
          <w:b/>
        </w:rPr>
      </w:pPr>
      <w:r>
        <w:rPr>
          <w:b/>
        </w:rPr>
        <w:t>Ф</w:t>
      </w:r>
      <w:r w:rsidRPr="009425E9">
        <w:rPr>
          <w:b/>
        </w:rPr>
        <w:t xml:space="preserve">орма коммерческого предложения </w:t>
      </w:r>
      <w:bookmarkEnd w:id="0"/>
    </w:p>
    <w:p w:rsidR="00BC1A6C" w:rsidRPr="004D79AE" w:rsidRDefault="00BC1A6C" w:rsidP="00BC1A6C">
      <w:pPr>
        <w:widowControl w:val="0"/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 w:rsidRPr="004D79AE">
        <w:rPr>
          <w:b/>
          <w:color w:val="000000"/>
          <w:spacing w:val="36"/>
        </w:rPr>
        <w:t>начало формы</w:t>
      </w:r>
    </w:p>
    <w:p w:rsidR="00BC1A6C" w:rsidRPr="004D79AE" w:rsidRDefault="00BC1A6C" w:rsidP="00BC1A6C">
      <w:pPr>
        <w:widowControl w:val="0"/>
        <w:ind w:right="5243"/>
      </w:pPr>
    </w:p>
    <w:p w:rsidR="00BC1A6C" w:rsidRPr="0059588E" w:rsidRDefault="00BC1A6C" w:rsidP="00BC1A6C">
      <w:pPr>
        <w:widowControl w:val="0"/>
        <w:rPr>
          <w:b/>
        </w:rPr>
      </w:pPr>
      <w:r>
        <w:rPr>
          <w:b/>
        </w:rPr>
        <w:t xml:space="preserve">Образец текста </w:t>
      </w:r>
      <w:r w:rsidRPr="0059588E">
        <w:rPr>
          <w:b/>
        </w:rPr>
        <w:t>КП:</w:t>
      </w:r>
    </w:p>
    <w:p w:rsidR="00BC1A6C" w:rsidRPr="0059588E" w:rsidRDefault="00BC1A6C" w:rsidP="00BC1A6C">
      <w:pPr>
        <w:widowControl w:val="0"/>
      </w:pPr>
      <w:r w:rsidRPr="0037375B">
        <w:t>[на фирменном бланке предприятия]</w:t>
      </w:r>
    </w:p>
    <w:p w:rsidR="00BC1A6C" w:rsidRPr="004D79AE" w:rsidRDefault="00BC1A6C" w:rsidP="00BC1A6C">
      <w:pPr>
        <w:widowControl w:val="0"/>
        <w:jc w:val="center"/>
      </w:pPr>
    </w:p>
    <w:p w:rsidR="00BC1A6C" w:rsidRPr="004D79AE" w:rsidRDefault="00BC1A6C" w:rsidP="00BC1A6C">
      <w:pPr>
        <w:widowControl w:val="0"/>
        <w:jc w:val="center"/>
      </w:pPr>
      <w:r w:rsidRPr="004D79AE">
        <w:t>Уважаемые господа!</w:t>
      </w:r>
    </w:p>
    <w:p w:rsidR="00BC1A6C" w:rsidRPr="004D79AE" w:rsidRDefault="00BC1A6C" w:rsidP="00BC1A6C">
      <w:pPr>
        <w:widowControl w:val="0"/>
        <w:jc w:val="center"/>
      </w:pPr>
    </w:p>
    <w:p w:rsidR="00BC1A6C" w:rsidRDefault="00BC1A6C" w:rsidP="00BC1A6C">
      <w:pPr>
        <w:widowControl w:val="0"/>
        <w:jc w:val="both"/>
      </w:pPr>
      <w:r w:rsidRPr="004D79AE">
        <w:t xml:space="preserve">Изучив </w:t>
      </w:r>
      <w:r>
        <w:t>Приглашение к участию</w:t>
      </w:r>
      <w:r w:rsidRPr="004D79AE">
        <w:t xml:space="preserve"> о закупке и приложения</w:t>
      </w:r>
      <w:r>
        <w:t xml:space="preserve"> к данному приглашению</w:t>
      </w:r>
      <w:r w:rsidRPr="004D79AE">
        <w:t>, и принимая установленные в них требования и условия,</w:t>
      </w:r>
      <w:r>
        <w:t xml:space="preserve"> </w:t>
      </w:r>
      <w:r w:rsidRPr="004D79AE">
        <w:t>на условиях и в соответствии с техническим предложением</w:t>
      </w:r>
      <w:r>
        <w:t xml:space="preserve"> на оказание услуг</w:t>
      </w:r>
      <w:r w:rsidRPr="004D79AE">
        <w:t xml:space="preserve">, </w:t>
      </w:r>
      <w:r w:rsidRPr="00F669D6">
        <w:t xml:space="preserve">сводной таблицей </w:t>
      </w:r>
      <w:r>
        <w:t>стоимости оказания услуг</w:t>
      </w:r>
      <w:r w:rsidRPr="00F669D6">
        <w:t>, являющимися неотъемлемыми приложениями к настоящему письму и</w:t>
      </w:r>
      <w:r w:rsidRPr="004D79AE">
        <w:t xml:space="preserve"> составляющими вместе с настоящим письмом Предложение, </w:t>
      </w:r>
      <w:r w:rsidRPr="0059588E">
        <w:t>сообщаем следующее:</w:t>
      </w:r>
      <w:r>
        <w:t xml:space="preserve"> </w:t>
      </w:r>
    </w:p>
    <w:p w:rsidR="00BC1A6C" w:rsidRPr="004D79AE" w:rsidRDefault="00BC1A6C" w:rsidP="00BC1A6C">
      <w:pPr>
        <w:widowControl w:val="0"/>
        <w:jc w:val="both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1"/>
        <w:gridCol w:w="5783"/>
      </w:tblGrid>
      <w:tr w:rsidR="00BC1A6C" w:rsidRPr="0082712B" w:rsidTr="00884841">
        <w:trPr>
          <w:cantSplit/>
        </w:trPr>
        <w:tc>
          <w:tcPr>
            <w:tcW w:w="4531" w:type="dxa"/>
            <w:vAlign w:val="center"/>
          </w:tcPr>
          <w:p w:rsidR="00BC1A6C" w:rsidRPr="0082712B" w:rsidRDefault="00BC1A6C" w:rsidP="00884841">
            <w:pPr>
              <w:widowControl w:val="0"/>
              <w:jc w:val="center"/>
              <w:rPr>
                <w:bCs/>
              </w:rPr>
            </w:pPr>
            <w:r w:rsidRPr="0082712B">
              <w:t>Итоговая сумма, руб. с НДС</w:t>
            </w:r>
          </w:p>
        </w:tc>
        <w:tc>
          <w:tcPr>
            <w:tcW w:w="5783" w:type="dxa"/>
          </w:tcPr>
          <w:p w:rsidR="00BC1A6C" w:rsidRPr="0082712B" w:rsidRDefault="00BC1A6C" w:rsidP="00884841">
            <w:pPr>
              <w:widowControl w:val="0"/>
              <w:jc w:val="center"/>
            </w:pPr>
          </w:p>
        </w:tc>
      </w:tr>
      <w:tr w:rsidR="00BC1A6C" w:rsidRPr="0082712B" w:rsidTr="00884841">
        <w:trPr>
          <w:cantSplit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6C" w:rsidRPr="0082712B" w:rsidRDefault="00BC1A6C" w:rsidP="00884841">
            <w:pPr>
              <w:widowControl w:val="0"/>
              <w:jc w:val="center"/>
              <w:rPr>
                <w:bCs/>
                <w:i/>
              </w:rPr>
            </w:pPr>
            <w:r w:rsidRPr="0082712B">
              <w:rPr>
                <w:bCs/>
                <w:i/>
              </w:rPr>
              <w:t>Или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6C" w:rsidRPr="0082712B" w:rsidRDefault="00BC1A6C" w:rsidP="00884841">
            <w:pPr>
              <w:widowControl w:val="0"/>
              <w:jc w:val="center"/>
              <w:rPr>
                <w:bCs/>
              </w:rPr>
            </w:pPr>
          </w:p>
        </w:tc>
      </w:tr>
      <w:tr w:rsidR="00BC1A6C" w:rsidRPr="0082712B" w:rsidTr="00884841">
        <w:trPr>
          <w:cantSplit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6C" w:rsidRPr="0082712B" w:rsidRDefault="00BC1A6C" w:rsidP="00884841">
            <w:pPr>
              <w:widowControl w:val="0"/>
              <w:jc w:val="center"/>
              <w:rPr>
                <w:bCs/>
              </w:rPr>
            </w:pPr>
            <w:r w:rsidRPr="0082712B">
              <w:t>Итоговая сумма, руб., НДС не облагается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6C" w:rsidRPr="0082712B" w:rsidRDefault="00BC1A6C" w:rsidP="00884841">
            <w:pPr>
              <w:widowControl w:val="0"/>
              <w:jc w:val="center"/>
            </w:pPr>
          </w:p>
        </w:tc>
      </w:tr>
      <w:tr w:rsidR="00BC1A6C" w:rsidRPr="0082712B" w:rsidTr="00884841">
        <w:trPr>
          <w:cantSplit/>
          <w:trHeight w:val="686"/>
        </w:trPr>
        <w:tc>
          <w:tcPr>
            <w:tcW w:w="4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A6C" w:rsidRPr="0082712B" w:rsidRDefault="00BC1A6C" w:rsidP="00884841">
            <w:pPr>
              <w:widowControl w:val="0"/>
              <w:jc w:val="center"/>
            </w:pPr>
            <w:r w:rsidRPr="0082712B">
              <w:t xml:space="preserve">Срок </w:t>
            </w:r>
            <w:r>
              <w:t xml:space="preserve">выполнения работ / </w:t>
            </w:r>
            <w:r w:rsidRPr="0082712B">
              <w:t>оказания услуг</w:t>
            </w:r>
          </w:p>
        </w:tc>
        <w:tc>
          <w:tcPr>
            <w:tcW w:w="57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A6C" w:rsidRPr="0082712B" w:rsidRDefault="00BC1A6C" w:rsidP="00884841">
            <w:pPr>
              <w:widowControl w:val="0"/>
              <w:jc w:val="center"/>
            </w:pPr>
            <w:r w:rsidRPr="0082712B">
              <w:t xml:space="preserve">с момента заключения договора по _________ </w:t>
            </w:r>
          </w:p>
          <w:p w:rsidR="00BC1A6C" w:rsidRPr="0082712B" w:rsidRDefault="00BC1A6C" w:rsidP="00884841">
            <w:pPr>
              <w:widowControl w:val="0"/>
              <w:jc w:val="center"/>
            </w:pPr>
            <w:r>
              <w:t>(</w:t>
            </w:r>
            <w:r w:rsidRPr="0082712B">
              <w:t>_______ календарных дней</w:t>
            </w:r>
            <w:r>
              <w:t>)</w:t>
            </w:r>
          </w:p>
        </w:tc>
      </w:tr>
      <w:tr w:rsidR="00BC1A6C" w:rsidRPr="0082712B" w:rsidTr="00884841">
        <w:trPr>
          <w:cantSplit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6C" w:rsidRPr="0082712B" w:rsidRDefault="00BC1A6C" w:rsidP="00884841">
            <w:pPr>
              <w:widowControl w:val="0"/>
              <w:jc w:val="center"/>
            </w:pPr>
            <w:r>
              <w:t>Условия оплаты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6C" w:rsidRDefault="00BC1A6C" w:rsidP="00884841">
            <w:pPr>
              <w:widowControl w:val="0"/>
              <w:jc w:val="center"/>
              <w:rPr>
                <w:bCs/>
                <w:u w:val="single"/>
              </w:rPr>
            </w:pPr>
          </w:p>
        </w:tc>
      </w:tr>
      <w:tr w:rsidR="00BC1A6C" w:rsidRPr="0082712B" w:rsidTr="00884841">
        <w:trPr>
          <w:cantSplit/>
          <w:trHeight w:val="4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6C" w:rsidRPr="0082712B" w:rsidRDefault="00BC1A6C" w:rsidP="00884841">
            <w:pPr>
              <w:widowControl w:val="0"/>
              <w:jc w:val="center"/>
            </w:pPr>
            <w:r w:rsidRPr="0082712B">
              <w:t>Гарантия на выполненные работы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6C" w:rsidRPr="0082712B" w:rsidRDefault="00BC1A6C" w:rsidP="00884841">
            <w:pPr>
              <w:widowControl w:val="0"/>
              <w:jc w:val="center"/>
              <w:rPr>
                <w:bCs/>
              </w:rPr>
            </w:pPr>
            <w:r w:rsidRPr="0082712B">
              <w:rPr>
                <w:bCs/>
              </w:rPr>
              <w:t>__________ месяцев</w:t>
            </w:r>
          </w:p>
        </w:tc>
      </w:tr>
    </w:tbl>
    <w:p w:rsidR="00BC1A6C" w:rsidRPr="00502C25" w:rsidRDefault="00BC1A6C" w:rsidP="00BC1A6C">
      <w:pPr>
        <w:widowControl w:val="0"/>
        <w:rPr>
          <w:color w:val="FF0000"/>
        </w:rPr>
      </w:pPr>
    </w:p>
    <w:p w:rsidR="00BC1A6C" w:rsidRPr="0012525E" w:rsidRDefault="00BC1A6C" w:rsidP="00BC1A6C">
      <w:pPr>
        <w:widowControl w:val="0"/>
      </w:pPr>
      <w:r w:rsidRPr="0012525E">
        <w:t xml:space="preserve">Настоящее </w:t>
      </w:r>
      <w:r>
        <w:t xml:space="preserve">коммерческое </w:t>
      </w:r>
      <w:r w:rsidRPr="0012525E">
        <w:t>предложение имеет правовой статус оферты и действует до «____» ____________года.</w:t>
      </w:r>
      <w:bookmarkStart w:id="1" w:name="_Hlt440565644"/>
      <w:bookmarkEnd w:id="1"/>
    </w:p>
    <w:p w:rsidR="00BC1A6C" w:rsidRDefault="00BC1A6C" w:rsidP="00BC1A6C">
      <w:pPr>
        <w:widowControl w:val="0"/>
        <w:tabs>
          <w:tab w:val="left" w:pos="2580"/>
        </w:tabs>
        <w:jc w:val="both"/>
      </w:pPr>
    </w:p>
    <w:p w:rsidR="00BC1A6C" w:rsidRPr="0012525E" w:rsidRDefault="00BC1A6C" w:rsidP="00BC1A6C">
      <w:pPr>
        <w:widowControl w:val="0"/>
        <w:jc w:val="both"/>
      </w:pPr>
      <w:r w:rsidRPr="0012525E">
        <w:t xml:space="preserve">Настоящее Предложение </w:t>
      </w:r>
      <w:r w:rsidRPr="00C14F40">
        <w:rPr>
          <w:color w:val="FF0000"/>
          <w:u w:val="single"/>
        </w:rPr>
        <w:t>в обязательном порядке дополняется</w:t>
      </w:r>
      <w:r w:rsidRPr="00C14F40">
        <w:rPr>
          <w:color w:val="FF0000"/>
        </w:rPr>
        <w:t xml:space="preserve"> </w:t>
      </w:r>
      <w:r w:rsidRPr="0012525E">
        <w:t>следующими документами:</w:t>
      </w:r>
    </w:p>
    <w:p w:rsidR="00BC1A6C" w:rsidRDefault="00BC1A6C" w:rsidP="00BC1A6C">
      <w:pPr>
        <w:widowControl w:val="0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ind w:left="284" w:firstLine="0"/>
      </w:pPr>
      <w:r w:rsidRPr="00A5433D">
        <w:rPr>
          <w:snapToGrid w:val="0"/>
        </w:rPr>
        <w:t xml:space="preserve">Техническое предложение на </w:t>
      </w:r>
      <w:r>
        <w:t xml:space="preserve">выполнение работ / </w:t>
      </w:r>
      <w:r w:rsidRPr="00A5433D">
        <w:t>оказание услу</w:t>
      </w:r>
      <w:r>
        <w:t>г;</w:t>
      </w:r>
    </w:p>
    <w:p w:rsidR="00BC1A6C" w:rsidRPr="0012525E" w:rsidRDefault="00BC1A6C" w:rsidP="00BC1A6C">
      <w:pPr>
        <w:widowControl w:val="0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ind w:left="284" w:firstLine="0"/>
      </w:pPr>
      <w:r w:rsidRPr="0012525E">
        <w:t>Сводная т</w:t>
      </w:r>
      <w:r>
        <w:t>аблица стоимости оказания услуг</w:t>
      </w:r>
      <w:r w:rsidRPr="0012525E">
        <w:t>;</w:t>
      </w:r>
    </w:p>
    <w:p w:rsidR="00BC1A6C" w:rsidRPr="0012525E" w:rsidRDefault="00BC1A6C" w:rsidP="00BC1A6C">
      <w:pPr>
        <w:widowControl w:val="0"/>
        <w:numPr>
          <w:ilvl w:val="0"/>
          <w:numId w:val="10"/>
        </w:numPr>
        <w:tabs>
          <w:tab w:val="left" w:pos="426"/>
          <w:tab w:val="left" w:pos="709"/>
        </w:tabs>
        <w:ind w:left="284" w:firstLine="0"/>
        <w:jc w:val="both"/>
      </w:pPr>
      <w:r w:rsidRPr="00AA68B6">
        <w:t>Справка о согласии с проектом Договора</w:t>
      </w:r>
      <w:r w:rsidRPr="0012525E">
        <w:t>;</w:t>
      </w:r>
    </w:p>
    <w:p w:rsidR="00BC1A6C" w:rsidRPr="0012525E" w:rsidRDefault="00BC1A6C" w:rsidP="00BC1A6C">
      <w:pPr>
        <w:widowControl w:val="0"/>
        <w:numPr>
          <w:ilvl w:val="0"/>
          <w:numId w:val="10"/>
        </w:numPr>
        <w:tabs>
          <w:tab w:val="left" w:pos="426"/>
          <w:tab w:val="left" w:pos="709"/>
        </w:tabs>
        <w:autoSpaceDE w:val="0"/>
        <w:autoSpaceDN w:val="0"/>
        <w:adjustRightInd w:val="0"/>
        <w:ind w:left="284" w:firstLine="0"/>
        <w:jc w:val="both"/>
      </w:pPr>
      <w:r w:rsidRPr="0012525E">
        <w:t>Справка о материально-технических ресурсах;</w:t>
      </w:r>
    </w:p>
    <w:p w:rsidR="00BC1A6C" w:rsidRPr="0012525E" w:rsidRDefault="00BC1A6C" w:rsidP="00BC1A6C">
      <w:pPr>
        <w:widowControl w:val="0"/>
        <w:numPr>
          <w:ilvl w:val="0"/>
          <w:numId w:val="10"/>
        </w:numPr>
        <w:tabs>
          <w:tab w:val="left" w:pos="426"/>
          <w:tab w:val="left" w:pos="709"/>
        </w:tabs>
        <w:autoSpaceDE w:val="0"/>
        <w:autoSpaceDN w:val="0"/>
        <w:adjustRightInd w:val="0"/>
        <w:ind w:left="284" w:firstLine="0"/>
        <w:jc w:val="both"/>
      </w:pPr>
      <w:r w:rsidRPr="0012525E">
        <w:t>Справка о кадровых ресурсах;</w:t>
      </w:r>
    </w:p>
    <w:p w:rsidR="00BC1A6C" w:rsidRDefault="00BC1A6C" w:rsidP="00BC1A6C">
      <w:pPr>
        <w:widowControl w:val="0"/>
        <w:numPr>
          <w:ilvl w:val="0"/>
          <w:numId w:val="10"/>
        </w:numPr>
        <w:tabs>
          <w:tab w:val="left" w:pos="426"/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284" w:firstLine="0"/>
        <w:jc w:val="both"/>
      </w:pPr>
      <w:r>
        <w:t xml:space="preserve">  </w:t>
      </w:r>
      <w:r w:rsidRPr="0012525E">
        <w:t>Справка о перечне и годовых объемах выполнения аналогичных договоров</w:t>
      </w:r>
      <w:r>
        <w:t>.</w:t>
      </w:r>
    </w:p>
    <w:p w:rsidR="00BC1A6C" w:rsidRPr="009E3616" w:rsidRDefault="00BC1A6C" w:rsidP="00BC1A6C">
      <w:pPr>
        <w:widowControl w:val="0"/>
        <w:numPr>
          <w:ilvl w:val="0"/>
          <w:numId w:val="10"/>
        </w:numPr>
        <w:tabs>
          <w:tab w:val="left" w:pos="426"/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284" w:firstLine="0"/>
        <w:jc w:val="both"/>
        <w:rPr>
          <w:i/>
        </w:rPr>
      </w:pPr>
      <w:r>
        <w:t xml:space="preserve"> </w:t>
      </w:r>
      <w:r w:rsidRPr="009E3616">
        <w:rPr>
          <w:i/>
        </w:rPr>
        <w:t>разрешительная документация на право ведения работ, в том числе выписка из свидетельства СРО (при необходимости)</w:t>
      </w:r>
    </w:p>
    <w:p w:rsidR="00BC1A6C" w:rsidRDefault="00BC1A6C" w:rsidP="00BC1A6C">
      <w:pPr>
        <w:widowControl w:val="0"/>
        <w:tabs>
          <w:tab w:val="left" w:pos="2580"/>
        </w:tabs>
        <w:jc w:val="both"/>
      </w:pPr>
    </w:p>
    <w:p w:rsidR="00BC1A6C" w:rsidRPr="004E44E2" w:rsidRDefault="00BC1A6C" w:rsidP="00BC1A6C">
      <w:pPr>
        <w:widowControl w:val="0"/>
        <w:rPr>
          <w:b/>
        </w:rPr>
      </w:pPr>
      <w:r>
        <w:rPr>
          <w:b/>
        </w:rPr>
        <w:t xml:space="preserve">Инструкции по заполнению формы </w:t>
      </w:r>
    </w:p>
    <w:p w:rsidR="00BC1A6C" w:rsidRDefault="00BC1A6C" w:rsidP="00BC1A6C">
      <w:pPr>
        <w:pStyle w:val="af1"/>
        <w:widowControl w:val="0"/>
        <w:numPr>
          <w:ilvl w:val="3"/>
          <w:numId w:val="19"/>
        </w:numPr>
        <w:tabs>
          <w:tab w:val="left" w:pos="284"/>
          <w:tab w:val="left" w:pos="993"/>
        </w:tabs>
        <w:spacing w:line="240" w:lineRule="auto"/>
        <w:ind w:hanging="1287"/>
        <w:rPr>
          <w:sz w:val="24"/>
          <w:szCs w:val="24"/>
        </w:rPr>
      </w:pPr>
      <w:r w:rsidRPr="00BD4B22">
        <w:rPr>
          <w:sz w:val="24"/>
          <w:szCs w:val="24"/>
        </w:rPr>
        <w:t>Данные инструкции не следует воспроизводить в документах, подготовленных Участником</w:t>
      </w:r>
      <w:r>
        <w:rPr>
          <w:sz w:val="24"/>
          <w:szCs w:val="24"/>
        </w:rPr>
        <w:t>.</w:t>
      </w:r>
    </w:p>
    <w:p w:rsidR="00BC1A6C" w:rsidRDefault="00BC1A6C" w:rsidP="00BC1A6C">
      <w:pPr>
        <w:widowControl w:val="0"/>
        <w:tabs>
          <w:tab w:val="left" w:pos="2580"/>
        </w:tabs>
        <w:jc w:val="both"/>
      </w:pPr>
    </w:p>
    <w:p w:rsidR="00BC1A6C" w:rsidRDefault="00BC1A6C" w:rsidP="00BC1A6C">
      <w:pPr>
        <w:widowControl w:val="0"/>
        <w:rPr>
          <w:i/>
        </w:rPr>
      </w:pPr>
    </w:p>
    <w:p w:rsidR="00BC1A6C" w:rsidRDefault="00BC1A6C" w:rsidP="00BC1A6C">
      <w:pPr>
        <w:widowControl w:val="0"/>
        <w:rPr>
          <w:i/>
        </w:rPr>
      </w:pPr>
    </w:p>
    <w:p w:rsidR="00BC1A6C" w:rsidRDefault="00BC1A6C" w:rsidP="00BC1A6C">
      <w:pPr>
        <w:widowControl w:val="0"/>
        <w:rPr>
          <w:i/>
        </w:rPr>
      </w:pPr>
    </w:p>
    <w:p w:rsidR="00BC1A6C" w:rsidRDefault="00BC1A6C" w:rsidP="00BC1A6C">
      <w:pPr>
        <w:widowControl w:val="0"/>
        <w:rPr>
          <w:i/>
        </w:rPr>
      </w:pPr>
    </w:p>
    <w:p w:rsidR="00BC1A6C" w:rsidRDefault="00BC1A6C" w:rsidP="00BC1A6C">
      <w:pPr>
        <w:widowControl w:val="0"/>
        <w:rPr>
          <w:i/>
        </w:rPr>
      </w:pPr>
    </w:p>
    <w:p w:rsidR="00BC1A6C" w:rsidRDefault="00BC1A6C" w:rsidP="00BC1A6C">
      <w:pPr>
        <w:widowControl w:val="0"/>
        <w:rPr>
          <w:i/>
        </w:rPr>
      </w:pPr>
    </w:p>
    <w:p w:rsidR="00BC1A6C" w:rsidRDefault="00BC1A6C" w:rsidP="00BC1A6C">
      <w:pPr>
        <w:widowControl w:val="0"/>
        <w:rPr>
          <w:i/>
        </w:rPr>
      </w:pPr>
    </w:p>
    <w:p w:rsidR="00BC1A6C" w:rsidRDefault="00BC1A6C" w:rsidP="00BC1A6C">
      <w:pPr>
        <w:widowControl w:val="0"/>
        <w:rPr>
          <w:i/>
        </w:rPr>
      </w:pPr>
    </w:p>
    <w:p w:rsidR="00BC1A6C" w:rsidRDefault="00BC1A6C" w:rsidP="00BC1A6C">
      <w:pPr>
        <w:widowControl w:val="0"/>
        <w:rPr>
          <w:i/>
        </w:rPr>
      </w:pPr>
    </w:p>
    <w:p w:rsidR="00BC1A6C" w:rsidRDefault="00BC1A6C" w:rsidP="00BC1A6C">
      <w:pPr>
        <w:widowControl w:val="0"/>
        <w:rPr>
          <w:i/>
        </w:rPr>
      </w:pPr>
    </w:p>
    <w:p w:rsidR="00BC1A6C" w:rsidRDefault="00BC1A6C" w:rsidP="00BC1A6C">
      <w:pPr>
        <w:widowControl w:val="0"/>
        <w:rPr>
          <w:i/>
        </w:rPr>
      </w:pPr>
    </w:p>
    <w:p w:rsidR="00BC1A6C" w:rsidRDefault="00BC1A6C" w:rsidP="00BC1A6C">
      <w:pPr>
        <w:widowControl w:val="0"/>
        <w:rPr>
          <w:i/>
        </w:rPr>
      </w:pPr>
    </w:p>
    <w:p w:rsidR="00BC1A6C" w:rsidRDefault="00BC1A6C" w:rsidP="00BC1A6C">
      <w:pPr>
        <w:widowControl w:val="0"/>
        <w:rPr>
          <w:i/>
        </w:rPr>
      </w:pPr>
    </w:p>
    <w:p w:rsidR="00BC1A6C" w:rsidRDefault="00BC1A6C" w:rsidP="00BC1A6C">
      <w:pPr>
        <w:widowControl w:val="0"/>
        <w:rPr>
          <w:i/>
        </w:rPr>
      </w:pPr>
    </w:p>
    <w:p w:rsidR="00BC1A6C" w:rsidRPr="00BD4B22" w:rsidRDefault="00BC1A6C" w:rsidP="00BC1A6C">
      <w:pPr>
        <w:widowControl w:val="0"/>
        <w:rPr>
          <w:i/>
        </w:rPr>
      </w:pPr>
      <w:r w:rsidRPr="00BD4B22">
        <w:rPr>
          <w:i/>
        </w:rPr>
        <w:t xml:space="preserve">Приложение 1 </w:t>
      </w:r>
    </w:p>
    <w:p w:rsidR="00BC1A6C" w:rsidRDefault="00BC1A6C" w:rsidP="00BC1A6C">
      <w:pPr>
        <w:widowControl w:val="0"/>
        <w:rPr>
          <w:i/>
        </w:rPr>
      </w:pPr>
      <w:r w:rsidRPr="00BD4B22">
        <w:rPr>
          <w:i/>
        </w:rPr>
        <w:t>к форме коммерческого предложения</w:t>
      </w:r>
    </w:p>
    <w:p w:rsidR="00BC1A6C" w:rsidRPr="00A5433D" w:rsidRDefault="00BC1A6C" w:rsidP="00BC1A6C">
      <w:pPr>
        <w:pStyle w:val="2"/>
        <w:suppressAutoHyphens/>
        <w:spacing w:before="360" w:after="120"/>
        <w:ind w:left="927"/>
        <w:jc w:val="left"/>
        <w:rPr>
          <w:snapToGrid w:val="0"/>
          <w:sz w:val="24"/>
          <w:szCs w:val="24"/>
        </w:rPr>
      </w:pPr>
      <w:bookmarkStart w:id="2" w:name="_Ref55335821"/>
      <w:bookmarkStart w:id="3" w:name="_Ref55336345"/>
      <w:bookmarkStart w:id="4" w:name="_Toc57314674"/>
      <w:bookmarkStart w:id="5" w:name="_Toc69728988"/>
      <w:bookmarkStart w:id="6" w:name="_Toc176765852"/>
      <w:r w:rsidRPr="00A5433D">
        <w:rPr>
          <w:snapToGrid w:val="0"/>
          <w:sz w:val="24"/>
          <w:szCs w:val="24"/>
        </w:rPr>
        <w:t xml:space="preserve">Техническое предложение на </w:t>
      </w:r>
      <w:r>
        <w:rPr>
          <w:sz w:val="24"/>
          <w:szCs w:val="24"/>
        </w:rPr>
        <w:t xml:space="preserve">выполнение работ / </w:t>
      </w:r>
      <w:r w:rsidRPr="00A5433D">
        <w:rPr>
          <w:sz w:val="24"/>
          <w:szCs w:val="24"/>
        </w:rPr>
        <w:t>оказание услуг</w:t>
      </w:r>
      <w:r w:rsidRPr="00A5433D">
        <w:rPr>
          <w:snapToGrid w:val="0"/>
          <w:sz w:val="24"/>
          <w:szCs w:val="24"/>
        </w:rPr>
        <w:t xml:space="preserve"> (форма </w:t>
      </w:r>
      <w:r>
        <w:rPr>
          <w:snapToGrid w:val="0"/>
          <w:sz w:val="24"/>
          <w:szCs w:val="24"/>
        </w:rPr>
        <w:t>1</w:t>
      </w:r>
      <w:bookmarkEnd w:id="2"/>
      <w:bookmarkEnd w:id="3"/>
      <w:bookmarkEnd w:id="4"/>
      <w:bookmarkEnd w:id="5"/>
      <w:bookmarkEnd w:id="6"/>
      <w:r>
        <w:rPr>
          <w:snapToGrid w:val="0"/>
          <w:sz w:val="24"/>
          <w:szCs w:val="24"/>
        </w:rPr>
        <w:t>)</w:t>
      </w:r>
    </w:p>
    <w:p w:rsidR="00BC1A6C" w:rsidRPr="00A5433D" w:rsidRDefault="00BC1A6C" w:rsidP="00BC1A6C">
      <w:pPr>
        <w:keepNext/>
        <w:keepLines/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 w:rsidRPr="00A5433D">
        <w:rPr>
          <w:b/>
          <w:color w:val="000000"/>
          <w:spacing w:val="36"/>
        </w:rPr>
        <w:t>начало формы</w:t>
      </w:r>
    </w:p>
    <w:p w:rsidR="00BC1A6C" w:rsidRPr="00A5433D" w:rsidRDefault="00BC1A6C" w:rsidP="00BC1A6C">
      <w:pPr>
        <w:keepNext/>
        <w:keepLines/>
      </w:pPr>
    </w:p>
    <w:p w:rsidR="00BC1A6C" w:rsidRPr="00A5433D" w:rsidRDefault="00BC1A6C" w:rsidP="00BC1A6C">
      <w:pPr>
        <w:keepNext/>
        <w:keepLines/>
      </w:pPr>
      <w:r w:rsidRPr="00A5433D">
        <w:t xml:space="preserve">Приложение </w:t>
      </w:r>
      <w:r w:rsidR="00C679E1">
        <w:fldChar w:fldCharType="begin"/>
      </w:r>
      <w:r w:rsidR="00C679E1">
        <w:instrText xml:space="preserve"> SEQ Приложение \* ARABIC </w:instrText>
      </w:r>
      <w:r w:rsidR="00C679E1">
        <w:fldChar w:fldCharType="separate"/>
      </w:r>
      <w:r w:rsidRPr="00A5433D">
        <w:rPr>
          <w:noProof/>
        </w:rPr>
        <w:t>1</w:t>
      </w:r>
      <w:r w:rsidR="00C679E1">
        <w:rPr>
          <w:noProof/>
        </w:rPr>
        <w:fldChar w:fldCharType="end"/>
      </w:r>
      <w:r w:rsidRPr="00A5433D">
        <w:t xml:space="preserve"> к письму о подаче оферты</w:t>
      </w:r>
      <w:r w:rsidRPr="00A5433D">
        <w:br/>
        <w:t>от «____»_____________ г. №__________</w:t>
      </w:r>
    </w:p>
    <w:p w:rsidR="00BC1A6C" w:rsidRPr="00A5433D" w:rsidRDefault="00BC1A6C" w:rsidP="00BC1A6C">
      <w:pPr>
        <w:keepNext/>
        <w:keepLines/>
      </w:pPr>
    </w:p>
    <w:p w:rsidR="00BC1A6C" w:rsidRPr="00A5433D" w:rsidRDefault="00BC1A6C" w:rsidP="00BC1A6C">
      <w:pPr>
        <w:keepNext/>
        <w:keepLines/>
        <w:suppressAutoHyphens/>
        <w:jc w:val="center"/>
        <w:rPr>
          <w:b/>
        </w:rPr>
      </w:pPr>
      <w:r w:rsidRPr="00A5433D">
        <w:rPr>
          <w:b/>
        </w:rPr>
        <w:t xml:space="preserve">Техническое предложение на </w:t>
      </w:r>
      <w:r w:rsidRPr="00FC284F">
        <w:rPr>
          <w:b/>
        </w:rPr>
        <w:t>выполнение работ</w:t>
      </w:r>
      <w:r>
        <w:t xml:space="preserve"> / </w:t>
      </w:r>
      <w:r w:rsidRPr="00A5433D">
        <w:rPr>
          <w:b/>
        </w:rPr>
        <w:t>оказание услуг</w:t>
      </w:r>
    </w:p>
    <w:p w:rsidR="00BC1A6C" w:rsidRPr="00A5433D" w:rsidRDefault="00BC1A6C" w:rsidP="00BC1A6C">
      <w:pPr>
        <w:keepNext/>
        <w:keepLines/>
      </w:pPr>
    </w:p>
    <w:p w:rsidR="00BC1A6C" w:rsidRPr="00A5433D" w:rsidRDefault="00BC1A6C" w:rsidP="00BC1A6C">
      <w:pPr>
        <w:keepNext/>
        <w:keepLines/>
        <w:rPr>
          <w:color w:val="000000"/>
        </w:rPr>
      </w:pPr>
      <w:r w:rsidRPr="00A5433D">
        <w:rPr>
          <w:color w:val="000000"/>
        </w:rPr>
        <w:t>Наименование и адрес Участника: _________________________________</w:t>
      </w:r>
    </w:p>
    <w:p w:rsidR="00BC1A6C" w:rsidRPr="00A5433D" w:rsidRDefault="00BC1A6C" w:rsidP="00BC1A6C">
      <w:pPr>
        <w:keepNext/>
        <w:keepLines/>
      </w:pPr>
    </w:p>
    <w:p w:rsidR="00BC1A6C" w:rsidRPr="00A5433D" w:rsidRDefault="00BC1A6C" w:rsidP="00BC1A6C">
      <w:pPr>
        <w:keepNext/>
        <w:keepLines/>
        <w:rPr>
          <w:i/>
          <w:color w:val="000000"/>
        </w:rPr>
      </w:pPr>
      <w:r w:rsidRPr="00A5433D">
        <w:rPr>
          <w:i/>
          <w:color w:val="000000"/>
        </w:rPr>
        <w:t>(</w:t>
      </w:r>
      <w:r w:rsidRPr="00783937">
        <w:rPr>
          <w:i/>
          <w:color w:val="FF0000"/>
        </w:rPr>
        <w:t xml:space="preserve">Здесь Участник в свободной форме приводит свое техническое предложение, опираясь на требования Технического задания на оказание услуг в соответствии с Приложением № 1 к </w:t>
      </w:r>
      <w:r>
        <w:rPr>
          <w:i/>
          <w:color w:val="FF0000"/>
        </w:rPr>
        <w:t>Извещению</w:t>
      </w:r>
      <w:r w:rsidRPr="00A5433D">
        <w:rPr>
          <w:i/>
          <w:color w:val="000000"/>
        </w:rPr>
        <w:t>).</w:t>
      </w:r>
    </w:p>
    <w:p w:rsidR="00BC1A6C" w:rsidRPr="00A5433D" w:rsidRDefault="00BC1A6C" w:rsidP="00BC1A6C">
      <w:pPr>
        <w:keepNext/>
        <w:keepLines/>
      </w:pPr>
    </w:p>
    <w:p w:rsidR="00BC1A6C" w:rsidRPr="00A5433D" w:rsidRDefault="00BC1A6C" w:rsidP="00BC1A6C">
      <w:pPr>
        <w:keepNext/>
        <w:keepLines/>
      </w:pPr>
      <w:r w:rsidRPr="00A5433D">
        <w:t>____________________________________</w:t>
      </w:r>
    </w:p>
    <w:p w:rsidR="00BC1A6C" w:rsidRPr="00A5433D" w:rsidRDefault="00BC1A6C" w:rsidP="00BC1A6C">
      <w:pPr>
        <w:keepNext/>
        <w:keepLines/>
        <w:ind w:right="3684"/>
        <w:rPr>
          <w:vertAlign w:val="superscript"/>
        </w:rPr>
      </w:pPr>
      <w:r w:rsidRPr="00A5433D">
        <w:rPr>
          <w:vertAlign w:val="superscript"/>
        </w:rPr>
        <w:t>(подпись, М.П.)</w:t>
      </w:r>
    </w:p>
    <w:p w:rsidR="00BC1A6C" w:rsidRPr="00A5433D" w:rsidRDefault="00BC1A6C" w:rsidP="00BC1A6C">
      <w:pPr>
        <w:keepNext/>
        <w:keepLines/>
      </w:pPr>
      <w:r w:rsidRPr="00A5433D">
        <w:t>____________________________________</w:t>
      </w:r>
    </w:p>
    <w:p w:rsidR="00BC1A6C" w:rsidRPr="00A5433D" w:rsidRDefault="00BC1A6C" w:rsidP="00BC1A6C">
      <w:pPr>
        <w:keepNext/>
        <w:keepLines/>
        <w:ind w:right="3684"/>
        <w:rPr>
          <w:vertAlign w:val="superscript"/>
        </w:rPr>
      </w:pPr>
      <w:r w:rsidRPr="00A5433D">
        <w:rPr>
          <w:vertAlign w:val="superscript"/>
        </w:rPr>
        <w:t>(фамилия, имя, отчество подписавшего, должность)</w:t>
      </w:r>
    </w:p>
    <w:p w:rsidR="00BC1A6C" w:rsidRPr="00A5433D" w:rsidRDefault="00BC1A6C" w:rsidP="00BC1A6C">
      <w:pPr>
        <w:keepNext/>
        <w:keepLines/>
        <w:rPr>
          <w:b/>
        </w:rPr>
      </w:pPr>
    </w:p>
    <w:p w:rsidR="00BC1A6C" w:rsidRPr="00A5433D" w:rsidRDefault="00BC1A6C" w:rsidP="00BC1A6C">
      <w:pPr>
        <w:keepNext/>
        <w:keepLines/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 w:rsidRPr="00A5433D">
        <w:rPr>
          <w:b/>
          <w:color w:val="000000"/>
          <w:spacing w:val="36"/>
        </w:rPr>
        <w:t>конец формы</w:t>
      </w:r>
    </w:p>
    <w:p w:rsidR="00BC1A6C" w:rsidRPr="00A5433D" w:rsidRDefault="00BC1A6C" w:rsidP="00BC1A6C">
      <w:pPr>
        <w:keepNext/>
        <w:keepLines/>
        <w:rPr>
          <w:b/>
        </w:rPr>
      </w:pPr>
    </w:p>
    <w:p w:rsidR="00BC1A6C" w:rsidRPr="00A5433D" w:rsidRDefault="00BC1A6C" w:rsidP="00BC1A6C">
      <w:pPr>
        <w:pStyle w:val="23"/>
        <w:keepLines/>
        <w:tabs>
          <w:tab w:val="clear" w:pos="2160"/>
        </w:tabs>
        <w:spacing w:before="0" w:after="0"/>
        <w:ind w:left="0" w:firstLine="0"/>
        <w:rPr>
          <w:snapToGrid w:val="0"/>
          <w:sz w:val="24"/>
          <w:szCs w:val="24"/>
        </w:rPr>
      </w:pPr>
      <w:bookmarkStart w:id="7" w:name="_Toc176765854"/>
      <w:r w:rsidRPr="00A5433D">
        <w:rPr>
          <w:snapToGrid w:val="0"/>
          <w:sz w:val="24"/>
          <w:szCs w:val="24"/>
        </w:rPr>
        <w:t>Инструкции по заполнению</w:t>
      </w:r>
      <w:bookmarkEnd w:id="7"/>
      <w:r>
        <w:rPr>
          <w:snapToGrid w:val="0"/>
          <w:sz w:val="24"/>
          <w:szCs w:val="24"/>
        </w:rPr>
        <w:t xml:space="preserve"> формы</w:t>
      </w:r>
      <w:r w:rsidR="00EE2D2C">
        <w:rPr>
          <w:snapToGrid w:val="0"/>
          <w:sz w:val="24"/>
          <w:szCs w:val="24"/>
        </w:rPr>
        <w:t xml:space="preserve"> </w:t>
      </w:r>
    </w:p>
    <w:p w:rsidR="00BC1A6C" w:rsidRPr="00A5433D" w:rsidRDefault="00BC1A6C" w:rsidP="00BC1A6C">
      <w:pPr>
        <w:pStyle w:val="af1"/>
        <w:keepNext/>
        <w:keepLines/>
        <w:numPr>
          <w:ilvl w:val="2"/>
          <w:numId w:val="23"/>
        </w:numPr>
        <w:tabs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A5433D">
        <w:rPr>
          <w:sz w:val="24"/>
          <w:szCs w:val="24"/>
        </w:rPr>
        <w:t>Участник приводит номер и дату письма о подаче оферты, приложением к которому является данное техническое предложение.</w:t>
      </w:r>
    </w:p>
    <w:p w:rsidR="00BC1A6C" w:rsidRPr="00A5433D" w:rsidRDefault="00BC1A6C" w:rsidP="00BC1A6C">
      <w:pPr>
        <w:pStyle w:val="af1"/>
        <w:keepNext/>
        <w:keepLines/>
        <w:numPr>
          <w:ilvl w:val="2"/>
          <w:numId w:val="23"/>
        </w:numPr>
        <w:tabs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A5433D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BC1A6C" w:rsidRPr="00A5433D" w:rsidRDefault="00BC1A6C" w:rsidP="00BC1A6C">
      <w:pPr>
        <w:pStyle w:val="af1"/>
        <w:keepNext/>
        <w:keepLines/>
        <w:numPr>
          <w:ilvl w:val="2"/>
          <w:numId w:val="23"/>
        </w:numPr>
        <w:tabs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A5433D">
        <w:rPr>
          <w:sz w:val="24"/>
          <w:szCs w:val="24"/>
        </w:rPr>
        <w:t xml:space="preserve">Участник приводит описание </w:t>
      </w:r>
      <w:r w:rsidRPr="00FC284F">
        <w:rPr>
          <w:sz w:val="24"/>
          <w:szCs w:val="24"/>
        </w:rPr>
        <w:t>выполнени</w:t>
      </w:r>
      <w:r>
        <w:rPr>
          <w:sz w:val="24"/>
          <w:szCs w:val="24"/>
        </w:rPr>
        <w:t>я</w:t>
      </w:r>
      <w:r w:rsidRPr="00FC284F">
        <w:rPr>
          <w:sz w:val="24"/>
          <w:szCs w:val="24"/>
        </w:rPr>
        <w:t xml:space="preserve"> работ / </w:t>
      </w:r>
      <w:r w:rsidRPr="00A5433D">
        <w:rPr>
          <w:sz w:val="24"/>
          <w:szCs w:val="24"/>
        </w:rPr>
        <w:t xml:space="preserve">оказания услуг по всем позициям Технического задания (Приложение 1 к </w:t>
      </w:r>
      <w:r>
        <w:rPr>
          <w:sz w:val="24"/>
          <w:szCs w:val="24"/>
        </w:rPr>
        <w:t>Извещению</w:t>
      </w:r>
      <w:r w:rsidRPr="00A5433D">
        <w:rPr>
          <w:sz w:val="24"/>
          <w:szCs w:val="24"/>
        </w:rPr>
        <w:t xml:space="preserve">), с учетом предлагаемых условий Договора (Приложение 2 к </w:t>
      </w:r>
      <w:r>
        <w:rPr>
          <w:sz w:val="24"/>
          <w:szCs w:val="24"/>
        </w:rPr>
        <w:t>Извещению</w:t>
      </w:r>
      <w:r w:rsidRPr="00A5433D">
        <w:rPr>
          <w:sz w:val="24"/>
          <w:szCs w:val="24"/>
        </w:rPr>
        <w:t>).</w:t>
      </w:r>
    </w:p>
    <w:p w:rsidR="00BC1A6C" w:rsidRPr="00BD4B22" w:rsidRDefault="00BC1A6C" w:rsidP="00BC1A6C">
      <w:pPr>
        <w:widowControl w:val="0"/>
        <w:rPr>
          <w:i/>
        </w:rPr>
      </w:pPr>
    </w:p>
    <w:p w:rsidR="00BC1A6C" w:rsidRDefault="00BC1A6C" w:rsidP="00BC1A6C">
      <w:pPr>
        <w:pStyle w:val="2"/>
        <w:keepNext w:val="0"/>
        <w:keepLines w:val="0"/>
        <w:widowControl w:val="0"/>
        <w:spacing w:before="0"/>
        <w:jc w:val="center"/>
        <w:rPr>
          <w:b/>
        </w:rPr>
      </w:pPr>
    </w:p>
    <w:p w:rsidR="00BC1A6C" w:rsidRDefault="00BC1A6C" w:rsidP="00BC1A6C">
      <w:pPr>
        <w:pStyle w:val="2"/>
        <w:keepNext w:val="0"/>
        <w:keepLines w:val="0"/>
        <w:widowControl w:val="0"/>
        <w:spacing w:before="0"/>
        <w:jc w:val="center"/>
        <w:rPr>
          <w:b/>
        </w:rPr>
      </w:pPr>
    </w:p>
    <w:p w:rsidR="00BC1A6C" w:rsidRDefault="00BC1A6C" w:rsidP="00BC1A6C">
      <w:pPr>
        <w:pStyle w:val="2"/>
        <w:keepNext w:val="0"/>
        <w:keepLines w:val="0"/>
        <w:widowControl w:val="0"/>
        <w:spacing w:before="0"/>
        <w:jc w:val="center"/>
        <w:rPr>
          <w:b/>
        </w:rPr>
      </w:pPr>
    </w:p>
    <w:p w:rsidR="00BC1A6C" w:rsidRDefault="00BC1A6C" w:rsidP="00BC1A6C">
      <w:pPr>
        <w:pStyle w:val="2"/>
        <w:keepNext w:val="0"/>
        <w:keepLines w:val="0"/>
        <w:widowControl w:val="0"/>
        <w:spacing w:before="0"/>
        <w:jc w:val="center"/>
        <w:rPr>
          <w:b/>
        </w:rPr>
      </w:pPr>
    </w:p>
    <w:p w:rsidR="00BC1A6C" w:rsidRDefault="00BC1A6C" w:rsidP="00BC1A6C">
      <w:pPr>
        <w:pStyle w:val="2"/>
        <w:keepNext w:val="0"/>
        <w:keepLines w:val="0"/>
        <w:widowControl w:val="0"/>
        <w:spacing w:before="0"/>
        <w:jc w:val="center"/>
        <w:rPr>
          <w:b/>
        </w:rPr>
      </w:pPr>
    </w:p>
    <w:p w:rsidR="00BC1A6C" w:rsidRDefault="00BC1A6C" w:rsidP="00BC1A6C">
      <w:pPr>
        <w:pStyle w:val="2"/>
        <w:keepNext w:val="0"/>
        <w:keepLines w:val="0"/>
        <w:widowControl w:val="0"/>
        <w:spacing w:before="0"/>
        <w:jc w:val="center"/>
        <w:rPr>
          <w:b/>
        </w:rPr>
      </w:pPr>
    </w:p>
    <w:p w:rsidR="00BC1A6C" w:rsidRDefault="00BC1A6C" w:rsidP="00BC1A6C">
      <w:pPr>
        <w:pStyle w:val="2"/>
        <w:keepNext w:val="0"/>
        <w:keepLines w:val="0"/>
        <w:widowControl w:val="0"/>
        <w:spacing w:before="0"/>
        <w:jc w:val="center"/>
        <w:rPr>
          <w:b/>
        </w:rPr>
      </w:pPr>
    </w:p>
    <w:p w:rsidR="00BC1A6C" w:rsidRDefault="00BC1A6C" w:rsidP="00BC1A6C">
      <w:pPr>
        <w:pStyle w:val="2"/>
        <w:keepNext w:val="0"/>
        <w:keepLines w:val="0"/>
        <w:widowControl w:val="0"/>
        <w:spacing w:before="0"/>
        <w:jc w:val="center"/>
        <w:rPr>
          <w:b/>
        </w:rPr>
      </w:pPr>
    </w:p>
    <w:p w:rsidR="00BC1A6C" w:rsidRDefault="00BC1A6C" w:rsidP="00BC1A6C">
      <w:pPr>
        <w:pStyle w:val="2"/>
        <w:keepNext w:val="0"/>
        <w:keepLines w:val="0"/>
        <w:widowControl w:val="0"/>
        <w:spacing w:before="0"/>
        <w:jc w:val="center"/>
        <w:rPr>
          <w:b/>
        </w:rPr>
      </w:pPr>
    </w:p>
    <w:p w:rsidR="00BC1A6C" w:rsidRDefault="00BC1A6C" w:rsidP="00BC1A6C">
      <w:pPr>
        <w:pStyle w:val="2"/>
        <w:keepNext w:val="0"/>
        <w:keepLines w:val="0"/>
        <w:widowControl w:val="0"/>
        <w:spacing w:before="0"/>
        <w:jc w:val="center"/>
        <w:rPr>
          <w:b/>
        </w:rPr>
      </w:pPr>
    </w:p>
    <w:p w:rsidR="00BC1A6C" w:rsidRDefault="00BC1A6C" w:rsidP="00BC1A6C">
      <w:pPr>
        <w:pStyle w:val="2"/>
        <w:keepNext w:val="0"/>
        <w:keepLines w:val="0"/>
        <w:widowControl w:val="0"/>
        <w:spacing w:before="0"/>
        <w:jc w:val="center"/>
        <w:rPr>
          <w:b/>
        </w:rPr>
      </w:pPr>
    </w:p>
    <w:p w:rsidR="00BC1A6C" w:rsidRDefault="00BC1A6C" w:rsidP="00BC1A6C">
      <w:pPr>
        <w:pStyle w:val="2"/>
        <w:keepNext w:val="0"/>
        <w:keepLines w:val="0"/>
        <w:widowControl w:val="0"/>
        <w:spacing w:before="0"/>
        <w:jc w:val="center"/>
        <w:rPr>
          <w:b/>
        </w:rPr>
      </w:pPr>
    </w:p>
    <w:p w:rsidR="00BC1A6C" w:rsidRDefault="00BC1A6C" w:rsidP="00BC1A6C">
      <w:pPr>
        <w:pStyle w:val="2"/>
        <w:keepNext w:val="0"/>
        <w:keepLines w:val="0"/>
        <w:widowControl w:val="0"/>
        <w:spacing w:before="0"/>
        <w:jc w:val="center"/>
        <w:rPr>
          <w:b/>
        </w:rPr>
      </w:pPr>
    </w:p>
    <w:p w:rsidR="00BC1A6C" w:rsidRDefault="00BC1A6C" w:rsidP="00BC1A6C">
      <w:pPr>
        <w:pStyle w:val="2"/>
        <w:keepNext w:val="0"/>
        <w:keepLines w:val="0"/>
        <w:widowControl w:val="0"/>
        <w:spacing w:before="0"/>
        <w:jc w:val="center"/>
        <w:rPr>
          <w:b/>
        </w:rPr>
      </w:pPr>
    </w:p>
    <w:p w:rsidR="00BC1A6C" w:rsidRDefault="00BC1A6C" w:rsidP="00BC1A6C">
      <w:pPr>
        <w:pStyle w:val="2"/>
        <w:keepNext w:val="0"/>
        <w:keepLines w:val="0"/>
        <w:widowControl w:val="0"/>
        <w:spacing w:before="0"/>
        <w:jc w:val="center"/>
        <w:rPr>
          <w:b/>
        </w:rPr>
      </w:pPr>
    </w:p>
    <w:p w:rsidR="00BC1A6C" w:rsidRDefault="00BC1A6C" w:rsidP="00BC1A6C">
      <w:pPr>
        <w:pStyle w:val="2"/>
        <w:keepNext w:val="0"/>
        <w:keepLines w:val="0"/>
        <w:widowControl w:val="0"/>
        <w:spacing w:before="0"/>
        <w:jc w:val="center"/>
        <w:rPr>
          <w:b/>
        </w:rPr>
      </w:pPr>
    </w:p>
    <w:p w:rsidR="00BC1A6C" w:rsidRPr="00F67A49" w:rsidRDefault="00BC1A6C" w:rsidP="00BC1A6C">
      <w:pPr>
        <w:rPr>
          <w:lang w:eastAsia="en-US"/>
        </w:rPr>
      </w:pPr>
    </w:p>
    <w:p w:rsidR="00BC1A6C" w:rsidRPr="00BD4B22" w:rsidRDefault="00BC1A6C" w:rsidP="00BC1A6C">
      <w:pPr>
        <w:widowControl w:val="0"/>
        <w:rPr>
          <w:i/>
        </w:rPr>
      </w:pPr>
      <w:r w:rsidRPr="00BD4B22">
        <w:rPr>
          <w:i/>
        </w:rPr>
        <w:lastRenderedPageBreak/>
        <w:t xml:space="preserve">Приложение </w:t>
      </w:r>
      <w:r>
        <w:rPr>
          <w:i/>
        </w:rPr>
        <w:t>2</w:t>
      </w:r>
      <w:r w:rsidRPr="00BD4B22">
        <w:rPr>
          <w:i/>
        </w:rPr>
        <w:t xml:space="preserve"> </w:t>
      </w:r>
    </w:p>
    <w:p w:rsidR="00BC1A6C" w:rsidRDefault="00BC1A6C" w:rsidP="00BC1A6C">
      <w:pPr>
        <w:widowControl w:val="0"/>
        <w:rPr>
          <w:i/>
        </w:rPr>
      </w:pPr>
      <w:r w:rsidRPr="00BD4B22">
        <w:rPr>
          <w:i/>
        </w:rPr>
        <w:t>к форме коммерческого предложения</w:t>
      </w:r>
    </w:p>
    <w:p w:rsidR="00BC1A6C" w:rsidRDefault="00BC1A6C" w:rsidP="00BC1A6C">
      <w:pPr>
        <w:pStyle w:val="2"/>
        <w:keepNext w:val="0"/>
        <w:keepLines w:val="0"/>
        <w:widowControl w:val="0"/>
        <w:spacing w:before="0"/>
        <w:jc w:val="center"/>
        <w:rPr>
          <w:b/>
        </w:rPr>
      </w:pPr>
      <w:r>
        <w:rPr>
          <w:b/>
        </w:rPr>
        <w:t xml:space="preserve">  </w:t>
      </w:r>
    </w:p>
    <w:p w:rsidR="00BC1A6C" w:rsidRPr="00A14AD2" w:rsidRDefault="00BC1A6C" w:rsidP="00BC1A6C">
      <w:pPr>
        <w:widowControl w:val="0"/>
        <w:spacing w:before="40"/>
        <w:jc w:val="center"/>
        <w:outlineLvl w:val="1"/>
        <w:rPr>
          <w:rFonts w:eastAsiaTheme="majorEastAsia"/>
          <w:b/>
          <w:sz w:val="28"/>
          <w:szCs w:val="26"/>
          <w:lang w:eastAsia="en-US"/>
        </w:rPr>
      </w:pPr>
      <w:bookmarkStart w:id="8" w:name="_Toc30415955"/>
      <w:r w:rsidRPr="00A14AD2">
        <w:rPr>
          <w:rFonts w:eastAsiaTheme="majorEastAsia"/>
          <w:b/>
          <w:sz w:val="28"/>
          <w:szCs w:val="26"/>
          <w:lang w:eastAsia="en-US"/>
        </w:rPr>
        <w:t>Сводная таблица стоимости</w:t>
      </w:r>
      <w:r>
        <w:rPr>
          <w:rFonts w:eastAsiaTheme="majorEastAsia"/>
          <w:b/>
          <w:sz w:val="28"/>
          <w:szCs w:val="26"/>
          <w:lang w:eastAsia="en-US"/>
        </w:rPr>
        <w:t xml:space="preserve"> </w:t>
      </w:r>
      <w:bookmarkEnd w:id="8"/>
    </w:p>
    <w:tbl>
      <w:tblPr>
        <w:tblStyle w:val="12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4"/>
      </w:tblGrid>
      <w:tr w:rsidR="00BC1A6C" w:rsidRPr="00A14AD2" w:rsidTr="00884841">
        <w:tc>
          <w:tcPr>
            <w:tcW w:w="10194" w:type="dxa"/>
            <w:shd w:val="clear" w:color="auto" w:fill="BFBFBF" w:themeFill="background1" w:themeFillShade="BF"/>
          </w:tcPr>
          <w:p w:rsidR="00BC1A6C" w:rsidRPr="00A14AD2" w:rsidRDefault="00BC1A6C" w:rsidP="00884841">
            <w:pPr>
              <w:widowControl w:val="0"/>
              <w:jc w:val="center"/>
            </w:pPr>
            <w:r w:rsidRPr="00A14AD2">
              <w:t>начало формы</w:t>
            </w:r>
          </w:p>
        </w:tc>
      </w:tr>
    </w:tbl>
    <w:p w:rsidR="00BC1A6C" w:rsidRPr="00A14AD2" w:rsidRDefault="00BC1A6C" w:rsidP="00BC1A6C">
      <w:pPr>
        <w:widowControl w:val="0"/>
        <w:rPr>
          <w:rFonts w:eastAsiaTheme="minorHAnsi"/>
          <w:lang w:eastAsia="en-US"/>
        </w:rPr>
      </w:pPr>
      <w:r w:rsidRPr="00A14AD2">
        <w:rPr>
          <w:rFonts w:eastAsiaTheme="minorHAnsi"/>
          <w:lang w:eastAsia="en-US"/>
        </w:rPr>
        <w:t xml:space="preserve">Приложение </w:t>
      </w:r>
      <w:r>
        <w:rPr>
          <w:rFonts w:eastAsiaTheme="minorHAnsi"/>
          <w:lang w:eastAsia="en-US"/>
        </w:rPr>
        <w:t>2</w:t>
      </w:r>
      <w:r w:rsidRPr="00A14AD2">
        <w:rPr>
          <w:rFonts w:eastAsiaTheme="minorHAnsi"/>
          <w:lang w:eastAsia="en-US"/>
        </w:rPr>
        <w:t xml:space="preserve"> к Коммерческому предложению</w:t>
      </w:r>
      <w:r w:rsidRPr="00A14AD2">
        <w:rPr>
          <w:rFonts w:eastAsiaTheme="minorHAnsi"/>
          <w:lang w:eastAsia="en-US"/>
        </w:rPr>
        <w:br/>
        <w:t>от «____»_____________ г. №__________</w:t>
      </w:r>
    </w:p>
    <w:p w:rsidR="00BC1A6C" w:rsidRPr="00A14AD2" w:rsidRDefault="00BC1A6C" w:rsidP="00BC1A6C">
      <w:pPr>
        <w:widowControl w:val="0"/>
        <w:jc w:val="center"/>
        <w:rPr>
          <w:rFonts w:eastAsiaTheme="minorHAnsi"/>
          <w:b/>
          <w:lang w:eastAsia="en-US"/>
        </w:rPr>
      </w:pPr>
    </w:p>
    <w:p w:rsidR="00BC1A6C" w:rsidRDefault="00BC1A6C" w:rsidP="00BC1A6C">
      <w:pPr>
        <w:keepLines/>
        <w:widowControl w:val="0"/>
        <w:jc w:val="center"/>
        <w:rPr>
          <w:b/>
          <w:bCs/>
          <w:lang w:val="x-none" w:eastAsia="x-none"/>
        </w:rPr>
      </w:pPr>
      <w:r w:rsidRPr="004926F4">
        <w:rPr>
          <w:b/>
          <w:bCs/>
          <w:lang w:val="x-none" w:eastAsia="x-none"/>
        </w:rPr>
        <w:t xml:space="preserve">Расчет стоимости </w:t>
      </w:r>
      <w:r w:rsidRPr="00B97069">
        <w:rPr>
          <w:b/>
          <w:bCs/>
          <w:lang w:val="x-none" w:eastAsia="x-none"/>
        </w:rPr>
        <w:t>выполнени</w:t>
      </w:r>
      <w:r>
        <w:rPr>
          <w:b/>
          <w:bCs/>
          <w:lang w:eastAsia="x-none"/>
        </w:rPr>
        <w:t>я</w:t>
      </w:r>
      <w:r w:rsidRPr="00B97069">
        <w:rPr>
          <w:b/>
          <w:bCs/>
          <w:lang w:val="x-none" w:eastAsia="x-none"/>
        </w:rPr>
        <w:t xml:space="preserve"> работ </w:t>
      </w:r>
    </w:p>
    <w:p w:rsidR="00BC1A6C" w:rsidRDefault="00BC1A6C" w:rsidP="00BC1A6C">
      <w:pPr>
        <w:keepLines/>
        <w:widowControl w:val="0"/>
        <w:jc w:val="center"/>
        <w:rPr>
          <w:b/>
          <w:bCs/>
          <w:lang w:val="x-none" w:eastAsia="x-none"/>
        </w:rPr>
      </w:pPr>
    </w:p>
    <w:p w:rsidR="00BC1A6C" w:rsidRPr="00A14AD2" w:rsidRDefault="00BC1A6C" w:rsidP="00BC1A6C">
      <w:pPr>
        <w:keepLines/>
        <w:widowControl w:val="0"/>
        <w:jc w:val="center"/>
        <w:rPr>
          <w:rFonts w:eastAsiaTheme="minorHAnsi"/>
          <w:color w:val="000000"/>
          <w:lang w:eastAsia="en-US"/>
        </w:rPr>
      </w:pPr>
      <w:r w:rsidRPr="00A14AD2">
        <w:rPr>
          <w:rFonts w:eastAsiaTheme="minorHAnsi"/>
          <w:color w:val="000000"/>
          <w:lang w:eastAsia="en-US"/>
        </w:rPr>
        <w:t>Наименование и адрес Участника: _________________________________</w:t>
      </w:r>
    </w:p>
    <w:p w:rsidR="00BC1A6C" w:rsidRDefault="00BC1A6C" w:rsidP="00BC1A6C">
      <w:pPr>
        <w:widowControl w:val="0"/>
        <w:jc w:val="both"/>
        <w:rPr>
          <w:rFonts w:eastAsiaTheme="minorHAnsi"/>
          <w:sz w:val="22"/>
          <w:lang w:eastAsia="en-US"/>
        </w:rPr>
      </w:pPr>
    </w:p>
    <w:p w:rsidR="00A2045A" w:rsidRPr="00A2045A" w:rsidRDefault="00A2045A" w:rsidP="00A2045A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A2045A">
        <w:rPr>
          <w:sz w:val="20"/>
          <w:szCs w:val="20"/>
        </w:rPr>
        <w:t>Наименование и адрес Участника: _________________________________</w:t>
      </w:r>
    </w:p>
    <w:p w:rsidR="00A2045A" w:rsidRDefault="00A2045A" w:rsidP="00A2045A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A2045A">
        <w:rPr>
          <w:sz w:val="20"/>
          <w:szCs w:val="20"/>
        </w:rPr>
        <w:t>В ценах на момент подачи Предложения: «__</w:t>
      </w:r>
      <w:proofErr w:type="gramStart"/>
      <w:r w:rsidRPr="00A2045A">
        <w:rPr>
          <w:sz w:val="20"/>
          <w:szCs w:val="20"/>
        </w:rPr>
        <w:t>_»_</w:t>
      </w:r>
      <w:proofErr w:type="gramEnd"/>
      <w:r w:rsidRPr="00A2045A">
        <w:rPr>
          <w:sz w:val="20"/>
          <w:szCs w:val="20"/>
        </w:rPr>
        <w:t>_____________________года</w:t>
      </w:r>
    </w:p>
    <w:p w:rsidR="00A2045A" w:rsidRPr="00A2045A" w:rsidRDefault="00A2045A" w:rsidP="00A2045A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tbl>
      <w:tblPr>
        <w:tblW w:w="1105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691"/>
        <w:gridCol w:w="992"/>
        <w:gridCol w:w="1276"/>
        <w:gridCol w:w="992"/>
        <w:gridCol w:w="992"/>
        <w:gridCol w:w="1134"/>
        <w:gridCol w:w="992"/>
        <w:gridCol w:w="993"/>
        <w:gridCol w:w="992"/>
        <w:gridCol w:w="1004"/>
      </w:tblGrid>
      <w:tr w:rsidR="00A2045A" w:rsidRPr="00A2045A" w:rsidTr="00C679E1">
        <w:trPr>
          <w:trHeight w:val="978"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45A" w:rsidRPr="00A2045A" w:rsidRDefault="00A2045A" w:rsidP="00A204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45A" w:rsidRPr="00A2045A" w:rsidRDefault="00A2045A" w:rsidP="00A204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2045A">
              <w:rPr>
                <w:b/>
                <w:bCs/>
                <w:sz w:val="20"/>
                <w:szCs w:val="20"/>
              </w:rPr>
              <w:t>Оплата труда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5A" w:rsidRPr="00A2045A" w:rsidRDefault="00A2045A" w:rsidP="00A204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2045A">
              <w:rPr>
                <w:b/>
                <w:bCs/>
                <w:sz w:val="20"/>
                <w:szCs w:val="20"/>
              </w:rPr>
              <w:t>Эксплуатация машин и механизмов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5A" w:rsidRPr="00A2045A" w:rsidRDefault="00A2045A" w:rsidP="00A204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2045A">
              <w:rPr>
                <w:b/>
                <w:bCs/>
                <w:sz w:val="20"/>
                <w:szCs w:val="20"/>
              </w:rPr>
              <w:t>В т.ч. ЗП машинистов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45A" w:rsidRPr="00A2045A" w:rsidRDefault="00A2045A" w:rsidP="00A204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2045A">
              <w:rPr>
                <w:b/>
                <w:bCs/>
                <w:sz w:val="20"/>
                <w:szCs w:val="20"/>
              </w:rPr>
              <w:t>Материалы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45A" w:rsidRPr="00A2045A" w:rsidRDefault="00A2045A" w:rsidP="00A204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2045A">
              <w:rPr>
                <w:b/>
                <w:bCs/>
                <w:sz w:val="20"/>
                <w:szCs w:val="20"/>
              </w:rPr>
              <w:t>Оборудование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45A" w:rsidRPr="00A2045A" w:rsidRDefault="00A2045A" w:rsidP="00A204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2045A">
              <w:rPr>
                <w:b/>
                <w:bCs/>
                <w:sz w:val="20"/>
                <w:szCs w:val="20"/>
              </w:rPr>
              <w:t>Накладные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45A" w:rsidRPr="00A2045A" w:rsidRDefault="00A2045A" w:rsidP="00A204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2045A">
              <w:rPr>
                <w:b/>
                <w:bCs/>
                <w:sz w:val="20"/>
                <w:szCs w:val="20"/>
              </w:rPr>
              <w:t>Плановые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5A" w:rsidRPr="00A2045A" w:rsidRDefault="00A2045A" w:rsidP="00A204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2045A">
              <w:rPr>
                <w:b/>
                <w:bCs/>
                <w:sz w:val="20"/>
                <w:szCs w:val="20"/>
              </w:rPr>
              <w:t>Компенсируемые затраты (командировочные и проезд)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5A" w:rsidRPr="00A2045A" w:rsidRDefault="00A2045A" w:rsidP="00A204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2045A">
              <w:rPr>
                <w:b/>
                <w:bCs/>
                <w:sz w:val="20"/>
                <w:szCs w:val="20"/>
              </w:rPr>
              <w:t>ИТОГО</w:t>
            </w:r>
          </w:p>
        </w:tc>
      </w:tr>
      <w:tr w:rsidR="00A2045A" w:rsidRPr="00A2045A" w:rsidTr="00C679E1">
        <w:trPr>
          <w:trHeight w:val="390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45A" w:rsidRPr="00A2045A" w:rsidRDefault="00A2045A" w:rsidP="00A204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2045A">
              <w:rPr>
                <w:b/>
                <w:bCs/>
                <w:sz w:val="20"/>
                <w:szCs w:val="20"/>
              </w:rPr>
              <w:t>ИТОГО</w:t>
            </w:r>
          </w:p>
          <w:p w:rsidR="00A2045A" w:rsidRPr="00A2045A" w:rsidRDefault="00A2045A" w:rsidP="00A204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2045A">
              <w:rPr>
                <w:b/>
                <w:bCs/>
                <w:sz w:val="20"/>
                <w:szCs w:val="20"/>
              </w:rPr>
              <w:t xml:space="preserve">  (в текущих ценах)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45A" w:rsidRPr="00A2045A" w:rsidRDefault="00A2045A" w:rsidP="00A204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45A" w:rsidRPr="00A2045A" w:rsidRDefault="00A2045A" w:rsidP="00A204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45A" w:rsidRPr="00A2045A" w:rsidRDefault="00A2045A" w:rsidP="00A204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45A" w:rsidRPr="00A2045A" w:rsidRDefault="00A2045A" w:rsidP="00A204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45A" w:rsidRPr="00A2045A" w:rsidRDefault="00A2045A" w:rsidP="00A204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45A" w:rsidRPr="00A2045A" w:rsidRDefault="00A2045A" w:rsidP="00A204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45A" w:rsidRPr="00A2045A" w:rsidRDefault="00A2045A" w:rsidP="00A204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45A" w:rsidRPr="00A2045A" w:rsidRDefault="00A2045A" w:rsidP="00A204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45A" w:rsidRPr="00A2045A" w:rsidRDefault="00A2045A" w:rsidP="00A204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2045A" w:rsidRPr="00A2045A" w:rsidTr="00C679E1">
        <w:trPr>
          <w:trHeight w:val="275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45A" w:rsidRPr="00A2045A" w:rsidRDefault="00A2045A" w:rsidP="00A204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2045A">
              <w:rPr>
                <w:b/>
                <w:bCs/>
                <w:sz w:val="20"/>
                <w:szCs w:val="20"/>
              </w:rPr>
              <w:t>НДС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45A" w:rsidRPr="00A2045A" w:rsidRDefault="00A2045A" w:rsidP="00A204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45A" w:rsidRPr="00A2045A" w:rsidRDefault="00A2045A" w:rsidP="00A204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45A" w:rsidRPr="00A2045A" w:rsidRDefault="00A2045A" w:rsidP="00A204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45A" w:rsidRPr="00A2045A" w:rsidRDefault="00A2045A" w:rsidP="00A204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45A" w:rsidRPr="00A2045A" w:rsidRDefault="00A2045A" w:rsidP="00A204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45A" w:rsidRPr="00A2045A" w:rsidRDefault="00A2045A" w:rsidP="00A204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45A" w:rsidRPr="00A2045A" w:rsidRDefault="00A2045A" w:rsidP="00A204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45A" w:rsidRPr="00A2045A" w:rsidRDefault="00A2045A" w:rsidP="00A204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45A" w:rsidRPr="00A2045A" w:rsidRDefault="00A2045A" w:rsidP="00A204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2045A" w:rsidRPr="00A2045A" w:rsidTr="00C679E1">
        <w:trPr>
          <w:trHeight w:val="280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45A" w:rsidRPr="00A2045A" w:rsidRDefault="00A2045A" w:rsidP="00A204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2045A">
              <w:rPr>
                <w:b/>
                <w:bCs/>
                <w:sz w:val="20"/>
                <w:szCs w:val="20"/>
              </w:rPr>
              <w:t>ИТОГО с НДС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45A" w:rsidRPr="00A2045A" w:rsidRDefault="00A2045A" w:rsidP="00A204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45A" w:rsidRPr="00A2045A" w:rsidRDefault="00A2045A" w:rsidP="00A204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45A" w:rsidRPr="00A2045A" w:rsidRDefault="00A2045A" w:rsidP="00A204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45A" w:rsidRPr="00A2045A" w:rsidRDefault="00A2045A" w:rsidP="00A204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45A" w:rsidRPr="00A2045A" w:rsidRDefault="00A2045A" w:rsidP="00A204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45A" w:rsidRPr="00A2045A" w:rsidRDefault="00A2045A" w:rsidP="00A204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45A" w:rsidRPr="00A2045A" w:rsidRDefault="00A2045A" w:rsidP="00A204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45A" w:rsidRPr="00A2045A" w:rsidRDefault="00A2045A" w:rsidP="00A204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45A" w:rsidRPr="00A2045A" w:rsidRDefault="00A2045A" w:rsidP="00A204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A2045A" w:rsidRPr="00A2045A" w:rsidRDefault="00A2045A" w:rsidP="00A2045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2045A">
        <w:rPr>
          <w:sz w:val="20"/>
          <w:szCs w:val="20"/>
        </w:rPr>
        <w:t xml:space="preserve">Коэффициент к сметам Субподрядчика применяется к СМР без учета стоимости компенсируемых затрат, оборудования, материалов к поставке Субподрядчика. </w:t>
      </w:r>
    </w:p>
    <w:p w:rsidR="00A2045A" w:rsidRPr="00A2045A" w:rsidRDefault="00A2045A" w:rsidP="00A2045A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A2045A">
        <w:rPr>
          <w:sz w:val="20"/>
          <w:szCs w:val="20"/>
        </w:rPr>
        <w:t>____________________________________</w:t>
      </w:r>
    </w:p>
    <w:p w:rsidR="00A2045A" w:rsidRPr="00A2045A" w:rsidRDefault="00A2045A" w:rsidP="00A2045A">
      <w:pPr>
        <w:widowControl w:val="0"/>
        <w:autoSpaceDE w:val="0"/>
        <w:autoSpaceDN w:val="0"/>
        <w:adjustRightInd w:val="0"/>
        <w:rPr>
          <w:sz w:val="20"/>
          <w:szCs w:val="20"/>
          <w:vertAlign w:val="superscript"/>
        </w:rPr>
      </w:pPr>
      <w:r w:rsidRPr="00A2045A">
        <w:rPr>
          <w:sz w:val="20"/>
          <w:szCs w:val="20"/>
          <w:vertAlign w:val="superscript"/>
        </w:rPr>
        <w:t>(подпись, М.П.)</w:t>
      </w:r>
    </w:p>
    <w:p w:rsidR="00A2045A" w:rsidRPr="00A2045A" w:rsidRDefault="00A2045A" w:rsidP="00A2045A">
      <w:pPr>
        <w:widowControl w:val="0"/>
        <w:autoSpaceDE w:val="0"/>
        <w:autoSpaceDN w:val="0"/>
        <w:adjustRightInd w:val="0"/>
        <w:rPr>
          <w:sz w:val="20"/>
          <w:szCs w:val="20"/>
          <w:vertAlign w:val="superscript"/>
        </w:rPr>
      </w:pPr>
      <w:r w:rsidRPr="00A2045A">
        <w:rPr>
          <w:sz w:val="20"/>
          <w:szCs w:val="20"/>
          <w:vertAlign w:val="superscript"/>
        </w:rPr>
        <w:t>______________________________________________________</w:t>
      </w:r>
    </w:p>
    <w:p w:rsidR="00A2045A" w:rsidRPr="00A2045A" w:rsidRDefault="00A2045A" w:rsidP="00A2045A">
      <w:pPr>
        <w:widowControl w:val="0"/>
        <w:autoSpaceDE w:val="0"/>
        <w:autoSpaceDN w:val="0"/>
        <w:adjustRightInd w:val="0"/>
        <w:rPr>
          <w:sz w:val="20"/>
          <w:szCs w:val="20"/>
          <w:vertAlign w:val="superscript"/>
        </w:rPr>
      </w:pPr>
      <w:r w:rsidRPr="00A2045A">
        <w:rPr>
          <w:sz w:val="20"/>
          <w:szCs w:val="20"/>
          <w:vertAlign w:val="superscript"/>
        </w:rPr>
        <w:t>(фамилия, имя, отчество подписавшего, должность)</w:t>
      </w:r>
    </w:p>
    <w:p w:rsidR="00BC1A6C" w:rsidRDefault="00BC1A6C" w:rsidP="00BC1A6C">
      <w:pPr>
        <w:widowControl w:val="0"/>
      </w:pPr>
    </w:p>
    <w:p w:rsidR="00A2045A" w:rsidRPr="00063887" w:rsidRDefault="00A2045A" w:rsidP="00BC1A6C">
      <w:pPr>
        <w:widowControl w:val="0"/>
      </w:pPr>
    </w:p>
    <w:p w:rsidR="00BC1A6C" w:rsidRPr="00063887" w:rsidRDefault="00BC1A6C" w:rsidP="00BC1A6C">
      <w:pPr>
        <w:widowControl w:val="0"/>
        <w:pBdr>
          <w:bottom w:val="single" w:sz="4" w:space="1" w:color="auto"/>
        </w:pBdr>
        <w:shd w:val="clear" w:color="auto" w:fill="E0E0E0"/>
        <w:ind w:right="21"/>
        <w:jc w:val="center"/>
        <w:rPr>
          <w:b/>
          <w:spacing w:val="36"/>
        </w:rPr>
      </w:pPr>
      <w:r w:rsidRPr="00063887">
        <w:rPr>
          <w:b/>
          <w:spacing w:val="36"/>
        </w:rPr>
        <w:t>конец формы</w:t>
      </w:r>
    </w:p>
    <w:p w:rsidR="00BC1A6C" w:rsidRPr="00063887" w:rsidRDefault="00BC1A6C" w:rsidP="00BC1A6C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1286" w:firstLine="0"/>
        <w:rPr>
          <w:snapToGrid w:val="0"/>
          <w:sz w:val="24"/>
          <w:szCs w:val="24"/>
        </w:rPr>
      </w:pPr>
      <w:bookmarkStart w:id="9" w:name="_Toc176765860"/>
    </w:p>
    <w:bookmarkEnd w:id="9"/>
    <w:p w:rsidR="00BC1A6C" w:rsidRPr="004E44E2" w:rsidRDefault="00BC1A6C" w:rsidP="00BC1A6C">
      <w:pPr>
        <w:widowControl w:val="0"/>
        <w:rPr>
          <w:b/>
        </w:rPr>
      </w:pPr>
      <w:r>
        <w:rPr>
          <w:b/>
        </w:rPr>
        <w:t xml:space="preserve">Инструкции по заполнению формы </w:t>
      </w:r>
    </w:p>
    <w:p w:rsidR="00BC1A6C" w:rsidRPr="00835CC5" w:rsidRDefault="00BC1A6C" w:rsidP="00BC1A6C">
      <w:pPr>
        <w:pStyle w:val="af1"/>
        <w:widowControl w:val="0"/>
        <w:numPr>
          <w:ilvl w:val="0"/>
          <w:numId w:val="20"/>
        </w:numPr>
        <w:tabs>
          <w:tab w:val="left" w:pos="284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835CC5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BC1A6C" w:rsidRDefault="00BC1A6C" w:rsidP="00BC1A6C">
      <w:pPr>
        <w:pStyle w:val="af1"/>
        <w:widowControl w:val="0"/>
        <w:numPr>
          <w:ilvl w:val="0"/>
          <w:numId w:val="20"/>
        </w:numPr>
        <w:tabs>
          <w:tab w:val="left" w:pos="284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1E5D36">
        <w:rPr>
          <w:sz w:val="24"/>
          <w:szCs w:val="24"/>
        </w:rPr>
        <w:t xml:space="preserve">В Сводной таблице стоимости выполнения работ приводятся соответственно вид работ, стоимость выполнения работ </w:t>
      </w:r>
      <w:r>
        <w:rPr>
          <w:sz w:val="24"/>
          <w:szCs w:val="24"/>
        </w:rPr>
        <w:t>в текущих ценах, руб. (без НДС)</w:t>
      </w:r>
      <w:r w:rsidRPr="001E5D36">
        <w:rPr>
          <w:sz w:val="24"/>
          <w:szCs w:val="24"/>
        </w:rPr>
        <w:t xml:space="preserve">. </w:t>
      </w:r>
    </w:p>
    <w:p w:rsidR="00BC1A6C" w:rsidRPr="00F67A49" w:rsidRDefault="00BC1A6C" w:rsidP="00BC1A6C">
      <w:pPr>
        <w:pStyle w:val="af1"/>
        <w:widowControl w:val="0"/>
        <w:numPr>
          <w:ilvl w:val="0"/>
          <w:numId w:val="20"/>
        </w:numPr>
        <w:tabs>
          <w:tab w:val="left" w:pos="284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F67A49">
        <w:rPr>
          <w:sz w:val="24"/>
          <w:szCs w:val="24"/>
        </w:rPr>
        <w:t xml:space="preserve">К сводной таблице стоимости прикладываются: </w:t>
      </w:r>
    </w:p>
    <w:p w:rsidR="00BC1A6C" w:rsidRPr="00F67A49" w:rsidRDefault="00BC1A6C" w:rsidP="00BC1A6C">
      <w:pPr>
        <w:pStyle w:val="af1"/>
        <w:widowControl w:val="0"/>
        <w:tabs>
          <w:tab w:val="clear" w:pos="1134"/>
          <w:tab w:val="left" w:pos="284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F67A49">
        <w:rPr>
          <w:sz w:val="24"/>
          <w:szCs w:val="24"/>
        </w:rPr>
        <w:t xml:space="preserve">- ведомость материалов в формате </w:t>
      </w:r>
      <w:proofErr w:type="spellStart"/>
      <w:r w:rsidRPr="00F67A49">
        <w:rPr>
          <w:sz w:val="24"/>
          <w:szCs w:val="24"/>
        </w:rPr>
        <w:t>Excel</w:t>
      </w:r>
      <w:proofErr w:type="spellEnd"/>
      <w:r w:rsidRPr="00F67A49">
        <w:rPr>
          <w:sz w:val="24"/>
          <w:szCs w:val="24"/>
        </w:rPr>
        <w:t xml:space="preserve"> и сканированном виде с подписью</w:t>
      </w:r>
      <w:r>
        <w:rPr>
          <w:sz w:val="24"/>
          <w:szCs w:val="24"/>
        </w:rPr>
        <w:t xml:space="preserve"> уполномоченного лица и печатью</w:t>
      </w:r>
      <w:r w:rsidRPr="00F67A49">
        <w:rPr>
          <w:sz w:val="24"/>
          <w:szCs w:val="24"/>
        </w:rPr>
        <w:t>;</w:t>
      </w:r>
      <w:bookmarkStart w:id="10" w:name="_GoBack"/>
      <w:bookmarkEnd w:id="10"/>
    </w:p>
    <w:p w:rsidR="00BC1A6C" w:rsidRPr="00F67A49" w:rsidRDefault="00BC1A6C" w:rsidP="00BC1A6C">
      <w:pPr>
        <w:pStyle w:val="af1"/>
        <w:widowControl w:val="0"/>
        <w:tabs>
          <w:tab w:val="clear" w:pos="1134"/>
          <w:tab w:val="left" w:pos="284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F67A49">
        <w:rPr>
          <w:sz w:val="24"/>
          <w:szCs w:val="24"/>
        </w:rPr>
        <w:t xml:space="preserve">- локальные сметные расчеты в формате Гранд Сметы, </w:t>
      </w:r>
      <w:proofErr w:type="spellStart"/>
      <w:r w:rsidRPr="00F67A49">
        <w:rPr>
          <w:sz w:val="24"/>
          <w:szCs w:val="24"/>
        </w:rPr>
        <w:t>Excel</w:t>
      </w:r>
      <w:proofErr w:type="spellEnd"/>
      <w:r w:rsidRPr="00F67A49">
        <w:rPr>
          <w:sz w:val="24"/>
          <w:szCs w:val="24"/>
        </w:rPr>
        <w:t xml:space="preserve"> и сканированном виде с подписью уполномоченного лица и печатью.</w:t>
      </w:r>
    </w:p>
    <w:p w:rsidR="00BC1A6C" w:rsidRPr="001E5D36" w:rsidRDefault="00BC1A6C" w:rsidP="00BC1A6C">
      <w:pPr>
        <w:pStyle w:val="af1"/>
        <w:widowControl w:val="0"/>
        <w:numPr>
          <w:ilvl w:val="0"/>
          <w:numId w:val="20"/>
        </w:numPr>
        <w:tabs>
          <w:tab w:val="left" w:pos="284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1E5D36">
        <w:rPr>
          <w:sz w:val="24"/>
          <w:szCs w:val="24"/>
        </w:rPr>
        <w:t>Также могут быть приведены примечания и комментарии.</w:t>
      </w:r>
    </w:p>
    <w:p w:rsidR="00BC1A6C" w:rsidRPr="00EF3563" w:rsidRDefault="00BC1A6C" w:rsidP="00BC1A6C">
      <w:pPr>
        <w:pStyle w:val="af1"/>
        <w:widowControl w:val="0"/>
        <w:tabs>
          <w:tab w:val="clear" w:pos="1134"/>
          <w:tab w:val="left" w:pos="284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EF3563">
        <w:rPr>
          <w:sz w:val="24"/>
          <w:szCs w:val="24"/>
        </w:rPr>
        <w:t>Сводная таблица стоимости выполнения работ будет служить основой для подготовки приложения к Договору. В этой связи в целях снижения общих затрат сил и времени Общества и Участника на подготовку Договора данную Сводную таб</w:t>
      </w:r>
      <w:r>
        <w:rPr>
          <w:sz w:val="24"/>
          <w:szCs w:val="24"/>
        </w:rPr>
        <w:t>лицу стоимости выполнения работ</w:t>
      </w:r>
      <w:r w:rsidRPr="00EF3563">
        <w:rPr>
          <w:sz w:val="24"/>
          <w:szCs w:val="24"/>
        </w:rPr>
        <w:t xml:space="preserve"> следует подготовить так, чтобы ее можно было с минимальными изменениями включить в Договор.</w:t>
      </w:r>
    </w:p>
    <w:p w:rsidR="00BC1A6C" w:rsidRDefault="00BC1A6C" w:rsidP="00BC1A6C">
      <w:pPr>
        <w:pStyle w:val="af1"/>
        <w:widowControl w:val="0"/>
        <w:tabs>
          <w:tab w:val="clear" w:pos="1134"/>
          <w:tab w:val="left" w:pos="567"/>
          <w:tab w:val="left" w:pos="993"/>
        </w:tabs>
        <w:spacing w:line="240" w:lineRule="auto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BC1A6C" w:rsidRPr="00D0536A" w:rsidRDefault="00BC1A6C" w:rsidP="00BC1A6C">
      <w:pPr>
        <w:pStyle w:val="af1"/>
        <w:widowControl w:val="0"/>
        <w:tabs>
          <w:tab w:val="clear" w:pos="1134"/>
          <w:tab w:val="left" w:pos="567"/>
          <w:tab w:val="left" w:pos="993"/>
        </w:tabs>
        <w:spacing w:line="240" w:lineRule="auto"/>
        <w:ind w:left="0" w:firstLine="0"/>
        <w:jc w:val="left"/>
        <w:rPr>
          <w:b/>
          <w:i/>
          <w:color w:val="FF0000"/>
          <w:szCs w:val="28"/>
          <w:u w:val="single"/>
        </w:rPr>
      </w:pPr>
      <w:r w:rsidRPr="00D0536A">
        <w:rPr>
          <w:b/>
          <w:i/>
          <w:color w:val="FF0000"/>
          <w:szCs w:val="28"/>
          <w:u w:val="single"/>
        </w:rPr>
        <w:t xml:space="preserve">Вместе со сводной таблицей предоставляются заполненные приложения </w:t>
      </w:r>
      <w:r>
        <w:rPr>
          <w:b/>
          <w:i/>
          <w:color w:val="FF0000"/>
          <w:szCs w:val="28"/>
          <w:u w:val="single"/>
        </w:rPr>
        <w:t>3</w:t>
      </w:r>
      <w:r w:rsidRPr="00D0536A">
        <w:rPr>
          <w:b/>
          <w:i/>
          <w:color w:val="FF0000"/>
          <w:szCs w:val="28"/>
          <w:u w:val="single"/>
        </w:rPr>
        <w:t>-</w:t>
      </w:r>
      <w:r>
        <w:rPr>
          <w:b/>
          <w:i/>
          <w:color w:val="FF0000"/>
          <w:szCs w:val="28"/>
          <w:u w:val="single"/>
        </w:rPr>
        <w:t>6</w:t>
      </w:r>
      <w:r w:rsidRPr="00D0536A">
        <w:rPr>
          <w:b/>
          <w:i/>
          <w:color w:val="FF0000"/>
          <w:szCs w:val="28"/>
          <w:u w:val="single"/>
        </w:rPr>
        <w:t>.</w:t>
      </w:r>
      <w:r w:rsidRPr="00D0536A">
        <w:rPr>
          <w:b/>
          <w:i/>
          <w:color w:val="FF0000"/>
          <w:szCs w:val="28"/>
          <w:u w:val="single"/>
        </w:rPr>
        <w:br w:type="page"/>
      </w:r>
    </w:p>
    <w:p w:rsidR="00BC1A6C" w:rsidRPr="00BD4B22" w:rsidRDefault="00BC1A6C" w:rsidP="00BC1A6C">
      <w:pPr>
        <w:widowControl w:val="0"/>
        <w:rPr>
          <w:i/>
        </w:rPr>
      </w:pPr>
      <w:r w:rsidRPr="00BD4B22">
        <w:rPr>
          <w:i/>
        </w:rPr>
        <w:lastRenderedPageBreak/>
        <w:t xml:space="preserve">Приложение </w:t>
      </w:r>
      <w:r>
        <w:rPr>
          <w:i/>
        </w:rPr>
        <w:t>3</w:t>
      </w:r>
      <w:r w:rsidRPr="00BD4B22">
        <w:rPr>
          <w:i/>
        </w:rPr>
        <w:t xml:space="preserve"> </w:t>
      </w:r>
    </w:p>
    <w:p w:rsidR="00BC1A6C" w:rsidRPr="00BD4B22" w:rsidRDefault="00BC1A6C" w:rsidP="00BC1A6C">
      <w:pPr>
        <w:widowControl w:val="0"/>
        <w:rPr>
          <w:i/>
        </w:rPr>
      </w:pPr>
      <w:r w:rsidRPr="00BD4B22">
        <w:rPr>
          <w:i/>
        </w:rPr>
        <w:t>к форме коммерческого предложения</w:t>
      </w:r>
    </w:p>
    <w:p w:rsidR="00BC1A6C" w:rsidRDefault="00BC1A6C" w:rsidP="00BC1A6C">
      <w:pPr>
        <w:widowControl w:val="0"/>
        <w:tabs>
          <w:tab w:val="left" w:pos="2580"/>
        </w:tabs>
        <w:jc w:val="both"/>
      </w:pPr>
    </w:p>
    <w:p w:rsidR="00BC1A6C" w:rsidRDefault="00BC1A6C" w:rsidP="00BC1A6C">
      <w:pPr>
        <w:widowControl w:val="0"/>
        <w:tabs>
          <w:tab w:val="left" w:pos="2580"/>
        </w:tabs>
        <w:jc w:val="both"/>
      </w:pPr>
    </w:p>
    <w:p w:rsidR="00BC1A6C" w:rsidRDefault="00BC1A6C" w:rsidP="00BC1A6C">
      <w:pPr>
        <w:pStyle w:val="2"/>
        <w:keepNext w:val="0"/>
        <w:keepLines w:val="0"/>
        <w:widowControl w:val="0"/>
        <w:jc w:val="center"/>
        <w:rPr>
          <w:b/>
        </w:rPr>
      </w:pPr>
      <w:bookmarkStart w:id="11" w:name="_Toc30415720"/>
      <w:r w:rsidRPr="007136B6">
        <w:rPr>
          <w:b/>
        </w:rPr>
        <w:t>Справка о согласии с</w:t>
      </w:r>
      <w:r>
        <w:rPr>
          <w:b/>
        </w:rPr>
        <w:t xml:space="preserve"> Техническим заданием и</w:t>
      </w:r>
      <w:r w:rsidRPr="007136B6">
        <w:rPr>
          <w:b/>
        </w:rPr>
        <w:t xml:space="preserve"> проектом Договора </w:t>
      </w:r>
      <w:bookmarkEnd w:id="11"/>
    </w:p>
    <w:p w:rsidR="00BC1A6C" w:rsidRPr="007136B6" w:rsidRDefault="00BC1A6C" w:rsidP="00BC1A6C">
      <w:pPr>
        <w:widowControl w:val="0"/>
      </w:pPr>
    </w:p>
    <w:p w:rsidR="00BC1A6C" w:rsidRPr="00BD4B22" w:rsidRDefault="00BC1A6C" w:rsidP="00BC1A6C">
      <w:pPr>
        <w:widowControl w:val="0"/>
        <w:ind w:firstLine="708"/>
        <w:jc w:val="both"/>
      </w:pPr>
      <w:r w:rsidRPr="00BD4B22">
        <w:rPr>
          <w:color w:val="000000"/>
        </w:rPr>
        <w:t>Настоящим подтверждаем свое согласие с представленным</w:t>
      </w:r>
      <w:r>
        <w:rPr>
          <w:color w:val="000000"/>
        </w:rPr>
        <w:t xml:space="preserve"> Техническим заданием и</w:t>
      </w:r>
      <w:r w:rsidRPr="00BD4B22">
        <w:rPr>
          <w:color w:val="000000"/>
        </w:rPr>
        <w:t xml:space="preserve"> проектом договора и </w:t>
      </w:r>
      <w:r w:rsidRPr="00BD4B22">
        <w:t xml:space="preserve">выражаем свое _____________ </w:t>
      </w:r>
      <w:r w:rsidRPr="00BD4B22">
        <w:rPr>
          <w:i/>
        </w:rPr>
        <w:t xml:space="preserve">(указывается </w:t>
      </w:r>
      <w:r w:rsidRPr="00BD4B22">
        <w:rPr>
          <w:b/>
          <w:i/>
        </w:rPr>
        <w:t>согласие/несогласие</w:t>
      </w:r>
      <w:r w:rsidRPr="00BD4B22">
        <w:rPr>
          <w:i/>
        </w:rPr>
        <w:t>)</w:t>
      </w:r>
      <w:r w:rsidRPr="00BD4B22">
        <w:t xml:space="preserve"> о применении системы электронного документооборота (ЭДО) с использованием квалифицированной электронной подписи и передачей документов и информации через оператора электронного документооборота при исполнении договора, заключенного по результатам закупки, в случае признания нас победителем закупочной процедуры.</w:t>
      </w:r>
    </w:p>
    <w:p w:rsidR="00BC1A6C" w:rsidRPr="00BD4B22" w:rsidRDefault="00BC1A6C" w:rsidP="00BC1A6C">
      <w:pPr>
        <w:widowControl w:val="0"/>
        <w:ind w:firstLine="709"/>
        <w:jc w:val="both"/>
        <w:rPr>
          <w:i/>
        </w:rPr>
      </w:pPr>
      <w:r w:rsidRPr="00BD4B22">
        <w:t>В настоящее время мы работаем с _____________ (</w:t>
      </w:r>
      <w:r w:rsidRPr="00BD4B22">
        <w:rPr>
          <w:i/>
        </w:rPr>
        <w:t>указать оператора электронного документооборота) (информация указывается при наличии у участника договора с оператором ЭДО).</w:t>
      </w:r>
    </w:p>
    <w:p w:rsidR="00BC1A6C" w:rsidRPr="00BD4B22" w:rsidRDefault="00BC1A6C" w:rsidP="00BC1A6C">
      <w:pPr>
        <w:widowControl w:val="0"/>
        <w:rPr>
          <w:color w:val="000000"/>
        </w:rPr>
      </w:pPr>
    </w:p>
    <w:p w:rsidR="00BC1A6C" w:rsidRPr="00BD4B22" w:rsidRDefault="00BC1A6C" w:rsidP="00BC1A6C">
      <w:pPr>
        <w:widowControl w:val="0"/>
        <w:rPr>
          <w:color w:val="000000"/>
        </w:rPr>
      </w:pPr>
      <w:r w:rsidRPr="00BD4B22">
        <w:rPr>
          <w:color w:val="000000"/>
        </w:rPr>
        <w:t>____________________________________</w:t>
      </w:r>
    </w:p>
    <w:p w:rsidR="00BC1A6C" w:rsidRPr="00BD4B22" w:rsidRDefault="00BC1A6C" w:rsidP="00BC1A6C">
      <w:pPr>
        <w:widowControl w:val="0"/>
        <w:rPr>
          <w:color w:val="000000"/>
          <w:vertAlign w:val="superscript"/>
        </w:rPr>
      </w:pPr>
      <w:r w:rsidRPr="00BD4B22">
        <w:rPr>
          <w:color w:val="000000"/>
          <w:vertAlign w:val="superscript"/>
        </w:rPr>
        <w:t>(подпись, М.П.)</w:t>
      </w:r>
    </w:p>
    <w:p w:rsidR="00BC1A6C" w:rsidRPr="00BD4B22" w:rsidRDefault="00BC1A6C" w:rsidP="00BC1A6C">
      <w:pPr>
        <w:widowControl w:val="0"/>
        <w:rPr>
          <w:color w:val="000000"/>
        </w:rPr>
      </w:pPr>
      <w:r w:rsidRPr="00BD4B22">
        <w:rPr>
          <w:color w:val="000000"/>
        </w:rPr>
        <w:t>____________________________________</w:t>
      </w:r>
    </w:p>
    <w:p w:rsidR="00BC1A6C" w:rsidRPr="00BD4B22" w:rsidRDefault="00BC1A6C" w:rsidP="00BC1A6C">
      <w:pPr>
        <w:widowControl w:val="0"/>
        <w:rPr>
          <w:color w:val="000000"/>
          <w:vertAlign w:val="superscript"/>
        </w:rPr>
      </w:pPr>
      <w:r w:rsidRPr="00BD4B22">
        <w:rPr>
          <w:color w:val="000000"/>
          <w:vertAlign w:val="superscript"/>
        </w:rPr>
        <w:t>(фамилия, имя, отчество подписавшего, должность)</w:t>
      </w:r>
    </w:p>
    <w:p w:rsidR="00BC1A6C" w:rsidRPr="00BD4B22" w:rsidRDefault="00BC1A6C" w:rsidP="00BC1A6C">
      <w:pPr>
        <w:widowControl w:val="0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10194"/>
      </w:tblGrid>
      <w:tr w:rsidR="00BC1A6C" w:rsidRPr="00BD4B22" w:rsidTr="00884841">
        <w:tc>
          <w:tcPr>
            <w:tcW w:w="10194" w:type="dxa"/>
            <w:shd w:val="clear" w:color="auto" w:fill="BFBFBF" w:themeFill="background1" w:themeFillShade="BF"/>
          </w:tcPr>
          <w:p w:rsidR="00BC1A6C" w:rsidRPr="00BD4B22" w:rsidRDefault="00BC1A6C" w:rsidP="00884841">
            <w:pPr>
              <w:widowControl w:val="0"/>
              <w:jc w:val="center"/>
            </w:pPr>
            <w:r w:rsidRPr="00BD4B22">
              <w:t>конец формы</w:t>
            </w:r>
          </w:p>
        </w:tc>
      </w:tr>
    </w:tbl>
    <w:p w:rsidR="00BC1A6C" w:rsidRPr="00BD4B22" w:rsidRDefault="00BC1A6C" w:rsidP="00BC1A6C">
      <w:pPr>
        <w:widowControl w:val="0"/>
      </w:pPr>
    </w:p>
    <w:p w:rsidR="00BC1A6C" w:rsidRPr="00BD4B22" w:rsidRDefault="00BC1A6C" w:rsidP="00BC1A6C">
      <w:pPr>
        <w:widowControl w:val="0"/>
        <w:rPr>
          <w:b/>
          <w:snapToGrid w:val="0"/>
        </w:rPr>
      </w:pPr>
      <w:r w:rsidRPr="00BD4B22">
        <w:rPr>
          <w:b/>
          <w:snapToGrid w:val="0"/>
        </w:rPr>
        <w:t xml:space="preserve">Инструкции по заполнению </w:t>
      </w:r>
      <w:r>
        <w:rPr>
          <w:b/>
          <w:snapToGrid w:val="0"/>
        </w:rPr>
        <w:t xml:space="preserve">формы </w:t>
      </w:r>
    </w:p>
    <w:p w:rsidR="00BC1A6C" w:rsidRPr="00BD4B22" w:rsidRDefault="00BC1A6C" w:rsidP="00BC1A6C">
      <w:pPr>
        <w:widowControl w:val="0"/>
      </w:pPr>
    </w:p>
    <w:p w:rsidR="00BC1A6C" w:rsidRPr="00BD4B22" w:rsidRDefault="00BC1A6C" w:rsidP="00BC1A6C">
      <w:pPr>
        <w:widowControl w:val="0"/>
      </w:pPr>
      <w:r w:rsidRPr="00BD4B22">
        <w:t xml:space="preserve">1. Данные инструкции не следует воспроизводить в документах, подготовленных Участником </w:t>
      </w:r>
    </w:p>
    <w:p w:rsidR="00BC1A6C" w:rsidRPr="00BD4B22" w:rsidRDefault="00BC1A6C" w:rsidP="00BC1A6C">
      <w:pPr>
        <w:widowControl w:val="0"/>
      </w:pPr>
      <w:r w:rsidRPr="00BD4B22">
        <w:t xml:space="preserve">2. Не считаются разногласиями предложения по формулировкам условий договора, направленным на исправление грамматических и технических ошибок, если таковые выявлены Участником закупки в проекте договора. </w:t>
      </w:r>
    </w:p>
    <w:p w:rsidR="00BC1A6C" w:rsidRPr="00BD4B22" w:rsidRDefault="00BC1A6C" w:rsidP="00BC1A6C">
      <w:pPr>
        <w:widowControl w:val="0"/>
        <w:jc w:val="both"/>
      </w:pPr>
      <w:r w:rsidRPr="00BD4B22">
        <w:t>3. В случае несогласия участника на применение ЭДО условия проекта договора о применении ЭДО исключаются.</w:t>
      </w:r>
    </w:p>
    <w:p w:rsidR="00BC1A6C" w:rsidRDefault="00BC1A6C" w:rsidP="00BC1A6C">
      <w:pPr>
        <w:widowControl w:val="0"/>
        <w:jc w:val="both"/>
      </w:pPr>
      <w:r w:rsidRPr="00BD4B22">
        <w:t>4. Заказчик работает через систему электронного документооборота «</w:t>
      </w:r>
      <w:proofErr w:type="spellStart"/>
      <w:r w:rsidRPr="00BD4B22">
        <w:t>Диадок</w:t>
      </w:r>
      <w:proofErr w:type="spellEnd"/>
      <w:r w:rsidRPr="00BD4B22">
        <w:t>» АО «ПФ «СКБ Контур». Для пользователей других систем электронного документооборота возможен обмен электронными документами через роуминг между операторами.</w:t>
      </w:r>
    </w:p>
    <w:p w:rsidR="00BC1A6C" w:rsidRPr="00865053" w:rsidRDefault="00BC1A6C" w:rsidP="00BC1A6C">
      <w:pPr>
        <w:widowControl w:val="0"/>
        <w:jc w:val="both"/>
      </w:pPr>
      <w:r>
        <w:t xml:space="preserve">5. </w:t>
      </w:r>
      <w:r w:rsidRPr="00865053">
        <w:t xml:space="preserve">Условия Договора будут определяться в соответствии с Приложением 2 к </w:t>
      </w:r>
      <w:r>
        <w:t>Приглашению к участию в конкурсе</w:t>
      </w:r>
      <w:r w:rsidRPr="00865053">
        <w:t>.</w:t>
      </w:r>
    </w:p>
    <w:p w:rsidR="00BC1A6C" w:rsidRDefault="00BC1A6C" w:rsidP="00BC1A6C">
      <w:pPr>
        <w:widowControl w:val="0"/>
        <w:tabs>
          <w:tab w:val="left" w:pos="2580"/>
        </w:tabs>
      </w:pPr>
    </w:p>
    <w:p w:rsidR="00BC1A6C" w:rsidRDefault="00BC1A6C" w:rsidP="00BC1A6C">
      <w:pPr>
        <w:widowControl w:val="0"/>
        <w:tabs>
          <w:tab w:val="left" w:pos="2580"/>
        </w:tabs>
      </w:pPr>
    </w:p>
    <w:p w:rsidR="00BC1A6C" w:rsidRDefault="00BC1A6C" w:rsidP="00BC1A6C">
      <w:pPr>
        <w:widowControl w:val="0"/>
        <w:tabs>
          <w:tab w:val="left" w:pos="2580"/>
        </w:tabs>
      </w:pPr>
    </w:p>
    <w:p w:rsidR="00BC1A6C" w:rsidRDefault="00BC1A6C" w:rsidP="00BC1A6C">
      <w:pPr>
        <w:widowControl w:val="0"/>
        <w:tabs>
          <w:tab w:val="left" w:pos="2580"/>
        </w:tabs>
      </w:pPr>
    </w:p>
    <w:p w:rsidR="00BC1A6C" w:rsidRDefault="00BC1A6C" w:rsidP="00BC1A6C">
      <w:pPr>
        <w:widowControl w:val="0"/>
        <w:tabs>
          <w:tab w:val="left" w:pos="2580"/>
        </w:tabs>
      </w:pPr>
    </w:p>
    <w:p w:rsidR="00BC1A6C" w:rsidRDefault="00BC1A6C" w:rsidP="00BC1A6C">
      <w:pPr>
        <w:widowControl w:val="0"/>
        <w:tabs>
          <w:tab w:val="left" w:pos="2580"/>
        </w:tabs>
      </w:pPr>
    </w:p>
    <w:p w:rsidR="00BC1A6C" w:rsidRDefault="00BC1A6C" w:rsidP="00BC1A6C">
      <w:pPr>
        <w:widowControl w:val="0"/>
        <w:tabs>
          <w:tab w:val="left" w:pos="2580"/>
        </w:tabs>
      </w:pPr>
    </w:p>
    <w:p w:rsidR="00BC1A6C" w:rsidRDefault="00BC1A6C" w:rsidP="00BC1A6C">
      <w:pPr>
        <w:widowControl w:val="0"/>
        <w:tabs>
          <w:tab w:val="left" w:pos="2580"/>
        </w:tabs>
      </w:pPr>
    </w:p>
    <w:p w:rsidR="00BC1A6C" w:rsidRDefault="00BC1A6C" w:rsidP="00BC1A6C">
      <w:pPr>
        <w:widowControl w:val="0"/>
        <w:tabs>
          <w:tab w:val="left" w:pos="2580"/>
        </w:tabs>
      </w:pPr>
    </w:p>
    <w:p w:rsidR="00BC1A6C" w:rsidRDefault="00BC1A6C" w:rsidP="00BC1A6C">
      <w:pPr>
        <w:widowControl w:val="0"/>
        <w:tabs>
          <w:tab w:val="left" w:pos="2580"/>
        </w:tabs>
      </w:pPr>
    </w:p>
    <w:p w:rsidR="00BC1A6C" w:rsidRDefault="00BC1A6C" w:rsidP="00BC1A6C">
      <w:pPr>
        <w:widowControl w:val="0"/>
        <w:tabs>
          <w:tab w:val="left" w:pos="2580"/>
        </w:tabs>
      </w:pPr>
    </w:p>
    <w:p w:rsidR="00BC1A6C" w:rsidRDefault="00BC1A6C" w:rsidP="00BC1A6C">
      <w:pPr>
        <w:widowControl w:val="0"/>
        <w:tabs>
          <w:tab w:val="left" w:pos="2580"/>
        </w:tabs>
      </w:pPr>
    </w:p>
    <w:p w:rsidR="00BC1A6C" w:rsidRDefault="00BC1A6C" w:rsidP="00BC1A6C">
      <w:pPr>
        <w:widowControl w:val="0"/>
        <w:tabs>
          <w:tab w:val="left" w:pos="2580"/>
        </w:tabs>
      </w:pPr>
    </w:p>
    <w:p w:rsidR="00BC1A6C" w:rsidRDefault="00BC1A6C" w:rsidP="00BC1A6C">
      <w:pPr>
        <w:widowControl w:val="0"/>
        <w:tabs>
          <w:tab w:val="left" w:pos="2580"/>
        </w:tabs>
      </w:pPr>
    </w:p>
    <w:p w:rsidR="00BC1A6C" w:rsidRDefault="00BC1A6C" w:rsidP="00BC1A6C">
      <w:pPr>
        <w:widowControl w:val="0"/>
        <w:tabs>
          <w:tab w:val="left" w:pos="2580"/>
        </w:tabs>
      </w:pPr>
    </w:p>
    <w:p w:rsidR="00BC1A6C" w:rsidRDefault="00BC1A6C" w:rsidP="00BC1A6C">
      <w:pPr>
        <w:widowControl w:val="0"/>
        <w:tabs>
          <w:tab w:val="left" w:pos="2580"/>
        </w:tabs>
      </w:pPr>
    </w:p>
    <w:p w:rsidR="00BC1A6C" w:rsidRDefault="00BC1A6C" w:rsidP="00BC1A6C">
      <w:pPr>
        <w:widowControl w:val="0"/>
        <w:tabs>
          <w:tab w:val="left" w:pos="2580"/>
        </w:tabs>
      </w:pPr>
    </w:p>
    <w:p w:rsidR="00BC1A6C" w:rsidRDefault="00BC1A6C" w:rsidP="00BC1A6C">
      <w:pPr>
        <w:widowControl w:val="0"/>
        <w:tabs>
          <w:tab w:val="left" w:pos="2580"/>
        </w:tabs>
      </w:pPr>
    </w:p>
    <w:p w:rsidR="00BC1A6C" w:rsidRDefault="00BC1A6C" w:rsidP="00BC1A6C">
      <w:pPr>
        <w:widowControl w:val="0"/>
      </w:pPr>
      <w:r w:rsidRPr="009425E9">
        <w:lastRenderedPageBreak/>
        <w:t xml:space="preserve">Приложение </w:t>
      </w:r>
      <w:r>
        <w:t>4</w:t>
      </w:r>
      <w:r w:rsidRPr="009425E9">
        <w:t xml:space="preserve"> </w:t>
      </w:r>
    </w:p>
    <w:p w:rsidR="00BC1A6C" w:rsidRPr="009425E9" w:rsidRDefault="00BC1A6C" w:rsidP="00BC1A6C">
      <w:pPr>
        <w:widowControl w:val="0"/>
      </w:pPr>
      <w:r w:rsidRPr="009425E9">
        <w:t>к форме коммерческого предложения</w:t>
      </w:r>
    </w:p>
    <w:p w:rsidR="00BC1A6C" w:rsidRDefault="00BC1A6C" w:rsidP="00BC1A6C">
      <w:pPr>
        <w:widowControl w:val="0"/>
        <w:tabs>
          <w:tab w:val="left" w:pos="2580"/>
        </w:tabs>
      </w:pPr>
    </w:p>
    <w:p w:rsidR="00BC1A6C" w:rsidRDefault="00BC1A6C" w:rsidP="00BC1A6C">
      <w:pPr>
        <w:pStyle w:val="2"/>
        <w:keepNext w:val="0"/>
        <w:keepLines w:val="0"/>
        <w:widowControl w:val="0"/>
        <w:jc w:val="center"/>
        <w:rPr>
          <w:b/>
        </w:rPr>
      </w:pPr>
      <w:bookmarkStart w:id="12" w:name="_Toc30415723"/>
      <w:r w:rsidRPr="001E0FC0">
        <w:rPr>
          <w:b/>
        </w:rPr>
        <w:t xml:space="preserve">Справка о материально-технических ресурсах </w:t>
      </w:r>
      <w:bookmarkEnd w:id="12"/>
    </w:p>
    <w:p w:rsidR="00BC1A6C" w:rsidRPr="001E0FC0" w:rsidRDefault="00BC1A6C" w:rsidP="00BC1A6C">
      <w:pPr>
        <w:widowControl w:val="0"/>
      </w:pPr>
    </w:p>
    <w:p w:rsidR="00BC1A6C" w:rsidRPr="00C74787" w:rsidRDefault="00BC1A6C" w:rsidP="00BC1A6C">
      <w:pPr>
        <w:widowControl w:val="0"/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46"/>
        <w:gridCol w:w="1592"/>
        <w:gridCol w:w="1787"/>
        <w:gridCol w:w="1617"/>
        <w:gridCol w:w="1614"/>
        <w:gridCol w:w="1571"/>
        <w:gridCol w:w="1593"/>
      </w:tblGrid>
      <w:tr w:rsidR="00BC1A6C" w:rsidRPr="00C74787" w:rsidTr="00884841">
        <w:trPr>
          <w:cantSplit/>
          <w:trHeight w:val="530"/>
        </w:trPr>
        <w:tc>
          <w:tcPr>
            <w:tcW w:w="375" w:type="pct"/>
          </w:tcPr>
          <w:p w:rsidR="00BC1A6C" w:rsidRPr="00C74787" w:rsidRDefault="00BC1A6C" w:rsidP="00884841">
            <w:pPr>
              <w:pStyle w:val="af"/>
              <w:keepNext w:val="0"/>
              <w:widowControl w:val="0"/>
              <w:spacing w:before="0" w:after="0"/>
              <w:ind w:left="0" w:right="0"/>
              <w:rPr>
                <w:sz w:val="20"/>
              </w:rPr>
            </w:pPr>
            <w:r w:rsidRPr="00C74787">
              <w:rPr>
                <w:sz w:val="20"/>
              </w:rPr>
              <w:t>№</w:t>
            </w:r>
          </w:p>
          <w:p w:rsidR="00BC1A6C" w:rsidRPr="00C74787" w:rsidRDefault="00BC1A6C" w:rsidP="00884841">
            <w:pPr>
              <w:pStyle w:val="af"/>
              <w:keepNext w:val="0"/>
              <w:widowControl w:val="0"/>
              <w:spacing w:before="0" w:after="0"/>
              <w:ind w:left="0" w:right="0"/>
              <w:rPr>
                <w:sz w:val="20"/>
              </w:rPr>
            </w:pPr>
            <w:r w:rsidRPr="00C74787">
              <w:rPr>
                <w:sz w:val="20"/>
              </w:rPr>
              <w:t>п/п</w:t>
            </w:r>
          </w:p>
        </w:tc>
        <w:tc>
          <w:tcPr>
            <w:tcW w:w="829" w:type="pct"/>
          </w:tcPr>
          <w:p w:rsidR="00BC1A6C" w:rsidRPr="00C74787" w:rsidRDefault="00BC1A6C" w:rsidP="00884841">
            <w:pPr>
              <w:pStyle w:val="af"/>
              <w:keepNext w:val="0"/>
              <w:widowControl w:val="0"/>
              <w:spacing w:before="0" w:after="0"/>
              <w:ind w:left="0" w:right="0"/>
              <w:rPr>
                <w:sz w:val="20"/>
              </w:rPr>
            </w:pPr>
            <w:r w:rsidRPr="00C74787">
              <w:rPr>
                <w:sz w:val="20"/>
              </w:rPr>
              <w:t>Наименование</w:t>
            </w:r>
          </w:p>
        </w:tc>
        <w:tc>
          <w:tcPr>
            <w:tcW w:w="569" w:type="pct"/>
          </w:tcPr>
          <w:p w:rsidR="00BC1A6C" w:rsidRPr="00C74787" w:rsidRDefault="00BC1A6C" w:rsidP="00884841">
            <w:pPr>
              <w:pStyle w:val="af"/>
              <w:keepNext w:val="0"/>
              <w:widowControl w:val="0"/>
              <w:spacing w:before="0" w:after="0"/>
              <w:ind w:left="0" w:right="0"/>
              <w:rPr>
                <w:sz w:val="20"/>
              </w:rPr>
            </w:pPr>
            <w:r w:rsidRPr="00C74787">
              <w:rPr>
                <w:sz w:val="20"/>
              </w:rPr>
              <w:t>Местонахождение</w:t>
            </w:r>
          </w:p>
        </w:tc>
        <w:tc>
          <w:tcPr>
            <w:tcW w:w="739" w:type="pct"/>
          </w:tcPr>
          <w:p w:rsidR="00BC1A6C" w:rsidRPr="00C74787" w:rsidRDefault="00BC1A6C" w:rsidP="00884841">
            <w:pPr>
              <w:pStyle w:val="af"/>
              <w:keepNext w:val="0"/>
              <w:widowControl w:val="0"/>
              <w:spacing w:before="0" w:after="0"/>
              <w:ind w:left="0" w:right="0"/>
              <w:rPr>
                <w:sz w:val="20"/>
              </w:rPr>
            </w:pPr>
            <w:r w:rsidRPr="00C74787">
              <w:rPr>
                <w:sz w:val="20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829" w:type="pct"/>
          </w:tcPr>
          <w:p w:rsidR="00BC1A6C" w:rsidRPr="00C74787" w:rsidRDefault="00BC1A6C" w:rsidP="00884841">
            <w:pPr>
              <w:pStyle w:val="af"/>
              <w:keepNext w:val="0"/>
              <w:widowControl w:val="0"/>
              <w:spacing w:before="0" w:after="0"/>
              <w:ind w:left="0" w:right="0"/>
              <w:rPr>
                <w:sz w:val="20"/>
              </w:rPr>
            </w:pPr>
            <w:r w:rsidRPr="00C74787">
              <w:rPr>
                <w:sz w:val="20"/>
              </w:rPr>
              <w:t>Предназначение (с точки зрения выполнения Договора)</w:t>
            </w:r>
          </w:p>
        </w:tc>
        <w:tc>
          <w:tcPr>
            <w:tcW w:w="829" w:type="pct"/>
          </w:tcPr>
          <w:p w:rsidR="00BC1A6C" w:rsidRPr="00C74787" w:rsidRDefault="00BC1A6C" w:rsidP="00884841">
            <w:pPr>
              <w:pStyle w:val="af"/>
              <w:keepNext w:val="0"/>
              <w:widowControl w:val="0"/>
              <w:spacing w:before="0" w:after="0"/>
              <w:ind w:left="0" w:right="0"/>
              <w:rPr>
                <w:sz w:val="20"/>
              </w:rPr>
            </w:pPr>
            <w:r w:rsidRPr="00C74787">
              <w:rPr>
                <w:sz w:val="20"/>
              </w:rPr>
              <w:t>Состояние</w:t>
            </w:r>
          </w:p>
        </w:tc>
        <w:tc>
          <w:tcPr>
            <w:tcW w:w="829" w:type="pct"/>
          </w:tcPr>
          <w:p w:rsidR="00BC1A6C" w:rsidRPr="00C74787" w:rsidRDefault="00BC1A6C" w:rsidP="00884841">
            <w:pPr>
              <w:pStyle w:val="af"/>
              <w:keepNext w:val="0"/>
              <w:widowControl w:val="0"/>
              <w:spacing w:before="0" w:after="0"/>
              <w:ind w:left="0" w:right="0"/>
              <w:rPr>
                <w:sz w:val="20"/>
              </w:rPr>
            </w:pPr>
            <w:r w:rsidRPr="00C74787">
              <w:rPr>
                <w:sz w:val="20"/>
              </w:rPr>
              <w:t>Примечания</w:t>
            </w:r>
          </w:p>
        </w:tc>
      </w:tr>
      <w:tr w:rsidR="00BC1A6C" w:rsidRPr="00C74787" w:rsidTr="00884841">
        <w:trPr>
          <w:cantSplit/>
        </w:trPr>
        <w:tc>
          <w:tcPr>
            <w:tcW w:w="375" w:type="pct"/>
          </w:tcPr>
          <w:p w:rsidR="00BC1A6C" w:rsidRPr="00C74787" w:rsidRDefault="00BC1A6C" w:rsidP="00884841">
            <w:pPr>
              <w:widowControl w:val="0"/>
              <w:numPr>
                <w:ilvl w:val="0"/>
                <w:numId w:val="11"/>
              </w:numPr>
              <w:ind w:left="0"/>
              <w:jc w:val="both"/>
            </w:pPr>
            <w:r>
              <w:t>1.</w:t>
            </w:r>
          </w:p>
        </w:tc>
        <w:tc>
          <w:tcPr>
            <w:tcW w:w="829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569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739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829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829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829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</w:tr>
      <w:tr w:rsidR="00BC1A6C" w:rsidRPr="00C74787" w:rsidTr="00884841">
        <w:trPr>
          <w:cantSplit/>
        </w:trPr>
        <w:tc>
          <w:tcPr>
            <w:tcW w:w="375" w:type="pct"/>
          </w:tcPr>
          <w:p w:rsidR="00BC1A6C" w:rsidRPr="00C74787" w:rsidRDefault="00BC1A6C" w:rsidP="00884841">
            <w:pPr>
              <w:widowControl w:val="0"/>
              <w:numPr>
                <w:ilvl w:val="0"/>
                <w:numId w:val="11"/>
              </w:numPr>
              <w:ind w:left="0"/>
              <w:jc w:val="both"/>
            </w:pPr>
            <w:r>
              <w:t>2.</w:t>
            </w:r>
          </w:p>
        </w:tc>
        <w:tc>
          <w:tcPr>
            <w:tcW w:w="829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569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739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829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829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829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</w:tr>
      <w:tr w:rsidR="00BC1A6C" w:rsidRPr="00C74787" w:rsidTr="00884841">
        <w:trPr>
          <w:cantSplit/>
        </w:trPr>
        <w:tc>
          <w:tcPr>
            <w:tcW w:w="375" w:type="pct"/>
          </w:tcPr>
          <w:p w:rsidR="00BC1A6C" w:rsidRPr="00C74787" w:rsidRDefault="00BC1A6C" w:rsidP="00884841">
            <w:pPr>
              <w:widowControl w:val="0"/>
              <w:numPr>
                <w:ilvl w:val="0"/>
                <w:numId w:val="11"/>
              </w:numPr>
              <w:ind w:left="0"/>
              <w:jc w:val="both"/>
            </w:pPr>
            <w:r>
              <w:t>3.</w:t>
            </w:r>
          </w:p>
        </w:tc>
        <w:tc>
          <w:tcPr>
            <w:tcW w:w="829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569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739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829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829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829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</w:tr>
      <w:tr w:rsidR="00BC1A6C" w:rsidRPr="00C74787" w:rsidTr="00884841">
        <w:trPr>
          <w:cantSplit/>
        </w:trPr>
        <w:tc>
          <w:tcPr>
            <w:tcW w:w="375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  <w:r w:rsidRPr="00C74787">
              <w:rPr>
                <w:sz w:val="20"/>
              </w:rPr>
              <w:t>…</w:t>
            </w:r>
          </w:p>
        </w:tc>
        <w:tc>
          <w:tcPr>
            <w:tcW w:w="829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569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739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829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829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829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</w:tr>
    </w:tbl>
    <w:p w:rsidR="00BC1A6C" w:rsidRPr="007A50E0" w:rsidRDefault="00BC1A6C" w:rsidP="00BC1A6C">
      <w:pPr>
        <w:widowControl w:val="0"/>
      </w:pPr>
    </w:p>
    <w:p w:rsidR="00BC1A6C" w:rsidRPr="007A50E0" w:rsidRDefault="00BC1A6C" w:rsidP="00BC1A6C">
      <w:pPr>
        <w:widowControl w:val="0"/>
      </w:pPr>
      <w:r w:rsidRPr="007A50E0">
        <w:t>____________________________________</w:t>
      </w:r>
    </w:p>
    <w:p w:rsidR="00BC1A6C" w:rsidRPr="007A50E0" w:rsidRDefault="00BC1A6C" w:rsidP="00BC1A6C">
      <w:pPr>
        <w:widowControl w:val="0"/>
        <w:ind w:left="2832"/>
        <w:rPr>
          <w:vertAlign w:val="superscript"/>
        </w:rPr>
      </w:pPr>
      <w:r w:rsidRPr="007A50E0">
        <w:rPr>
          <w:vertAlign w:val="superscript"/>
        </w:rPr>
        <w:t>(подпись, М.П.)</w:t>
      </w:r>
    </w:p>
    <w:p w:rsidR="00BC1A6C" w:rsidRPr="007A50E0" w:rsidRDefault="00BC1A6C" w:rsidP="00BC1A6C">
      <w:pPr>
        <w:widowControl w:val="0"/>
      </w:pPr>
      <w:r w:rsidRPr="007A50E0">
        <w:t>____________________________________</w:t>
      </w:r>
    </w:p>
    <w:p w:rsidR="00BC1A6C" w:rsidRPr="007A50E0" w:rsidRDefault="00BC1A6C" w:rsidP="00BC1A6C">
      <w:pPr>
        <w:widowControl w:val="0"/>
        <w:ind w:left="1416" w:firstLine="708"/>
        <w:rPr>
          <w:vertAlign w:val="superscript"/>
        </w:rPr>
      </w:pPr>
      <w:r w:rsidRPr="007A50E0">
        <w:rPr>
          <w:vertAlign w:val="superscript"/>
        </w:rPr>
        <w:t>(фамилия, имя, отчество подписавшего, должность)</w:t>
      </w:r>
    </w:p>
    <w:p w:rsidR="00BC1A6C" w:rsidRDefault="00BC1A6C" w:rsidP="00BC1A6C">
      <w:pPr>
        <w:widowControl w:val="0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10194"/>
      </w:tblGrid>
      <w:tr w:rsidR="00BC1A6C" w:rsidTr="00884841">
        <w:tc>
          <w:tcPr>
            <w:tcW w:w="10194" w:type="dxa"/>
            <w:shd w:val="clear" w:color="auto" w:fill="BFBFBF" w:themeFill="background1" w:themeFillShade="BF"/>
          </w:tcPr>
          <w:p w:rsidR="00BC1A6C" w:rsidRDefault="00BC1A6C" w:rsidP="00884841">
            <w:pPr>
              <w:widowControl w:val="0"/>
              <w:jc w:val="center"/>
            </w:pPr>
            <w:r>
              <w:t>конец формы</w:t>
            </w:r>
          </w:p>
        </w:tc>
      </w:tr>
    </w:tbl>
    <w:p w:rsidR="00BC1A6C" w:rsidRDefault="00BC1A6C" w:rsidP="00BC1A6C">
      <w:pPr>
        <w:widowControl w:val="0"/>
      </w:pPr>
    </w:p>
    <w:p w:rsidR="00BC1A6C" w:rsidRDefault="00BC1A6C" w:rsidP="00BC1A6C">
      <w:pPr>
        <w:widowControl w:val="0"/>
        <w:tabs>
          <w:tab w:val="left" w:pos="567"/>
        </w:tabs>
        <w:rPr>
          <w:b/>
        </w:rPr>
      </w:pPr>
      <w:bookmarkStart w:id="13" w:name="_Toc223755490"/>
      <w:bookmarkStart w:id="14" w:name="_Toc252972446"/>
      <w:bookmarkStart w:id="15" w:name="_Toc252978932"/>
      <w:r w:rsidRPr="00D86A65">
        <w:rPr>
          <w:b/>
        </w:rPr>
        <w:t>Инструкции по заполнению</w:t>
      </w:r>
      <w:bookmarkEnd w:id="13"/>
      <w:bookmarkEnd w:id="14"/>
      <w:bookmarkEnd w:id="15"/>
      <w:r>
        <w:rPr>
          <w:b/>
        </w:rPr>
        <w:t xml:space="preserve"> формы </w:t>
      </w:r>
    </w:p>
    <w:p w:rsidR="00BC1A6C" w:rsidRPr="00D86A65" w:rsidRDefault="00BC1A6C" w:rsidP="00BC1A6C">
      <w:pPr>
        <w:widowControl w:val="0"/>
        <w:tabs>
          <w:tab w:val="left" w:pos="567"/>
        </w:tabs>
        <w:rPr>
          <w:b/>
        </w:rPr>
      </w:pPr>
    </w:p>
    <w:p w:rsidR="00BC1A6C" w:rsidRDefault="00BC1A6C" w:rsidP="00BC1A6C">
      <w:pPr>
        <w:pStyle w:val="af1"/>
        <w:widowControl w:val="0"/>
        <w:tabs>
          <w:tab w:val="clear" w:pos="1134"/>
          <w:tab w:val="left" w:pos="567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7A50E0">
        <w:rPr>
          <w:sz w:val="24"/>
          <w:szCs w:val="24"/>
        </w:rPr>
        <w:t>В данной справке перечисляются материально-технические ресурсы, которые Участник считает ключевыми и планирует использовать в ходе выполнения Договора (</w:t>
      </w:r>
      <w:r>
        <w:rPr>
          <w:sz w:val="24"/>
          <w:szCs w:val="24"/>
        </w:rPr>
        <w:t xml:space="preserve">оборудование, техника, приборы, необходимые для выполнения работ, </w:t>
      </w:r>
      <w:r w:rsidRPr="007A50E0">
        <w:rPr>
          <w:sz w:val="24"/>
          <w:szCs w:val="24"/>
        </w:rPr>
        <w:t>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  <w:r>
        <w:rPr>
          <w:sz w:val="24"/>
          <w:szCs w:val="24"/>
        </w:rPr>
        <w:t xml:space="preserve"> </w:t>
      </w:r>
    </w:p>
    <w:p w:rsidR="00BC1A6C" w:rsidRDefault="00BC1A6C" w:rsidP="00BC1A6C">
      <w:pPr>
        <w:pStyle w:val="af1"/>
        <w:widowControl w:val="0"/>
        <w:tabs>
          <w:tab w:val="clear" w:pos="1134"/>
          <w:tab w:val="left" w:pos="567"/>
          <w:tab w:val="left" w:pos="993"/>
        </w:tabs>
        <w:spacing w:line="240" w:lineRule="auto"/>
        <w:ind w:left="0" w:firstLine="0"/>
        <w:rPr>
          <w:sz w:val="24"/>
          <w:szCs w:val="24"/>
        </w:rPr>
        <w:sectPr w:rsidR="00BC1A6C" w:rsidSect="00F854A4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BC1A6C" w:rsidRDefault="00BC1A6C" w:rsidP="00BC1A6C">
      <w:pPr>
        <w:widowControl w:val="0"/>
      </w:pPr>
      <w:bookmarkStart w:id="16" w:name="_Toc30415724"/>
      <w:r w:rsidRPr="009425E9">
        <w:lastRenderedPageBreak/>
        <w:t xml:space="preserve">Приложение </w:t>
      </w:r>
      <w:r>
        <w:t>5</w:t>
      </w:r>
    </w:p>
    <w:p w:rsidR="00BC1A6C" w:rsidRPr="009425E9" w:rsidRDefault="00BC1A6C" w:rsidP="00BC1A6C">
      <w:pPr>
        <w:widowControl w:val="0"/>
      </w:pPr>
      <w:r w:rsidRPr="009425E9">
        <w:t>к форме коммерческого предложения</w:t>
      </w:r>
    </w:p>
    <w:p w:rsidR="00BC1A6C" w:rsidRDefault="00BC1A6C" w:rsidP="00BC1A6C">
      <w:pPr>
        <w:pStyle w:val="2"/>
        <w:keepNext w:val="0"/>
        <w:keepLines w:val="0"/>
        <w:widowControl w:val="0"/>
        <w:jc w:val="center"/>
        <w:rPr>
          <w:b/>
        </w:rPr>
      </w:pPr>
    </w:p>
    <w:p w:rsidR="00BC1A6C" w:rsidRDefault="00BC1A6C" w:rsidP="00BC1A6C">
      <w:pPr>
        <w:pStyle w:val="2"/>
        <w:keepNext w:val="0"/>
        <w:keepLines w:val="0"/>
        <w:widowControl w:val="0"/>
        <w:jc w:val="center"/>
        <w:rPr>
          <w:b/>
        </w:rPr>
      </w:pPr>
      <w:r w:rsidRPr="00922A62">
        <w:rPr>
          <w:b/>
        </w:rPr>
        <w:t xml:space="preserve">Справка о кадровых ресурсах </w:t>
      </w:r>
      <w:bookmarkEnd w:id="16"/>
    </w:p>
    <w:p w:rsidR="00BC1A6C" w:rsidRPr="007A50E0" w:rsidRDefault="00BC1A6C" w:rsidP="00BC1A6C">
      <w:pPr>
        <w:widowControl w:val="0"/>
        <w:rPr>
          <w:color w:val="000000"/>
        </w:rPr>
      </w:pPr>
    </w:p>
    <w:p w:rsidR="00BC1A6C" w:rsidRPr="007A50E0" w:rsidRDefault="00BC1A6C" w:rsidP="00BC1A6C">
      <w:pPr>
        <w:widowControl w:val="0"/>
      </w:pPr>
      <w:r w:rsidRPr="007A50E0">
        <w:rPr>
          <w:b/>
        </w:rPr>
        <w:t>Таблица-1. Основные кадровые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730"/>
        <w:gridCol w:w="1786"/>
        <w:gridCol w:w="2976"/>
        <w:gridCol w:w="2046"/>
        <w:gridCol w:w="2882"/>
      </w:tblGrid>
      <w:tr w:rsidR="00BC1A6C" w:rsidRPr="00C74787" w:rsidTr="00884841">
        <w:trPr>
          <w:trHeight w:val="551"/>
        </w:trPr>
        <w:tc>
          <w:tcPr>
            <w:tcW w:w="350" w:type="pct"/>
          </w:tcPr>
          <w:p w:rsidR="00BC1A6C" w:rsidRPr="00C74787" w:rsidRDefault="00BC1A6C" w:rsidP="00884841">
            <w:pPr>
              <w:pStyle w:val="af"/>
              <w:keepNext w:val="0"/>
              <w:widowControl w:val="0"/>
              <w:spacing w:before="0" w:after="0"/>
              <w:ind w:left="0" w:right="0"/>
              <w:rPr>
                <w:sz w:val="20"/>
              </w:rPr>
            </w:pPr>
            <w:r w:rsidRPr="00C74787">
              <w:rPr>
                <w:sz w:val="20"/>
              </w:rPr>
              <w:t>№</w:t>
            </w:r>
            <w:r w:rsidRPr="00C74787">
              <w:rPr>
                <w:sz w:val="20"/>
              </w:rPr>
              <w:br/>
              <w:t>п/п</w:t>
            </w:r>
          </w:p>
        </w:tc>
        <w:tc>
          <w:tcPr>
            <w:tcW w:w="857" w:type="pct"/>
          </w:tcPr>
          <w:p w:rsidR="00BC1A6C" w:rsidRPr="00C74787" w:rsidRDefault="00BC1A6C" w:rsidP="00884841">
            <w:pPr>
              <w:pStyle w:val="af"/>
              <w:keepNext w:val="0"/>
              <w:widowControl w:val="0"/>
              <w:spacing w:before="0" w:after="0"/>
              <w:ind w:left="0" w:right="0"/>
              <w:rPr>
                <w:sz w:val="20"/>
              </w:rPr>
            </w:pPr>
            <w:r w:rsidRPr="00C74787">
              <w:rPr>
                <w:sz w:val="20"/>
              </w:rPr>
              <w:t>Фамилия, имя, отчество специалиста</w:t>
            </w:r>
          </w:p>
        </w:tc>
        <w:tc>
          <w:tcPr>
            <w:tcW w:w="1428" w:type="pct"/>
          </w:tcPr>
          <w:p w:rsidR="00BC1A6C" w:rsidRPr="00C74787" w:rsidRDefault="00BC1A6C" w:rsidP="00884841">
            <w:pPr>
              <w:pStyle w:val="af"/>
              <w:keepNext w:val="0"/>
              <w:widowControl w:val="0"/>
              <w:spacing w:before="0" w:after="0"/>
              <w:ind w:left="0" w:right="0"/>
              <w:rPr>
                <w:sz w:val="20"/>
              </w:rPr>
            </w:pPr>
            <w:r w:rsidRPr="00C74787">
              <w:rPr>
                <w:sz w:val="20"/>
              </w:rPr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</w:p>
        </w:tc>
        <w:tc>
          <w:tcPr>
            <w:tcW w:w="982" w:type="pct"/>
          </w:tcPr>
          <w:p w:rsidR="00BC1A6C" w:rsidRPr="00C74787" w:rsidRDefault="00BC1A6C" w:rsidP="00884841">
            <w:pPr>
              <w:pStyle w:val="af"/>
              <w:keepNext w:val="0"/>
              <w:widowControl w:val="0"/>
              <w:spacing w:before="0" w:after="0"/>
              <w:ind w:left="0" w:right="0"/>
              <w:rPr>
                <w:sz w:val="20"/>
              </w:rPr>
            </w:pPr>
            <w:r w:rsidRPr="00C74787">
              <w:rPr>
                <w:sz w:val="20"/>
              </w:rPr>
              <w:t>Должность</w:t>
            </w:r>
          </w:p>
        </w:tc>
        <w:tc>
          <w:tcPr>
            <w:tcW w:w="1383" w:type="pct"/>
          </w:tcPr>
          <w:p w:rsidR="00BC1A6C" w:rsidRPr="00C74787" w:rsidRDefault="00BC1A6C" w:rsidP="00884841">
            <w:pPr>
              <w:pStyle w:val="af"/>
              <w:keepNext w:val="0"/>
              <w:widowControl w:val="0"/>
              <w:spacing w:before="0" w:after="0"/>
              <w:ind w:left="0" w:right="0"/>
              <w:rPr>
                <w:sz w:val="20"/>
              </w:rPr>
            </w:pPr>
            <w:r w:rsidRPr="00C74787">
              <w:rPr>
                <w:sz w:val="20"/>
              </w:rPr>
              <w:t>Стаж работы в данной или аналогичной должности, лет</w:t>
            </w:r>
          </w:p>
        </w:tc>
      </w:tr>
      <w:tr w:rsidR="00BC1A6C" w:rsidRPr="00C74787" w:rsidTr="00884841">
        <w:trPr>
          <w:cantSplit/>
        </w:trPr>
        <w:tc>
          <w:tcPr>
            <w:tcW w:w="5000" w:type="pct"/>
            <w:gridSpan w:val="5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  <w:r w:rsidRPr="00C74787">
              <w:rPr>
                <w:sz w:val="20"/>
              </w:rPr>
              <w:t>Руководящее звено (руководитель и его заместители, гл</w:t>
            </w:r>
            <w:r>
              <w:rPr>
                <w:sz w:val="20"/>
              </w:rPr>
              <w:t xml:space="preserve">авный бухгалтер, </w:t>
            </w:r>
            <w:r w:rsidRPr="00C74787">
              <w:rPr>
                <w:sz w:val="20"/>
              </w:rPr>
              <w:t xml:space="preserve"> главный юрист)</w:t>
            </w:r>
          </w:p>
        </w:tc>
      </w:tr>
      <w:tr w:rsidR="00BC1A6C" w:rsidRPr="00C74787" w:rsidTr="00884841">
        <w:tc>
          <w:tcPr>
            <w:tcW w:w="350" w:type="pct"/>
          </w:tcPr>
          <w:p w:rsidR="00BC1A6C" w:rsidRPr="00C74787" w:rsidRDefault="00BC1A6C" w:rsidP="00884841">
            <w:pPr>
              <w:widowControl w:val="0"/>
              <w:tabs>
                <w:tab w:val="num" w:pos="360"/>
              </w:tabs>
              <w:ind w:hanging="360"/>
              <w:jc w:val="both"/>
            </w:pPr>
          </w:p>
        </w:tc>
        <w:tc>
          <w:tcPr>
            <w:tcW w:w="857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1428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982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1383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</w:tr>
      <w:tr w:rsidR="00BC1A6C" w:rsidRPr="00C74787" w:rsidTr="00884841">
        <w:tc>
          <w:tcPr>
            <w:tcW w:w="350" w:type="pct"/>
          </w:tcPr>
          <w:p w:rsidR="00BC1A6C" w:rsidRPr="00C74787" w:rsidRDefault="00BC1A6C" w:rsidP="00884841">
            <w:pPr>
              <w:widowControl w:val="0"/>
              <w:tabs>
                <w:tab w:val="num" w:pos="360"/>
              </w:tabs>
              <w:ind w:hanging="360"/>
              <w:jc w:val="both"/>
            </w:pPr>
          </w:p>
        </w:tc>
        <w:tc>
          <w:tcPr>
            <w:tcW w:w="857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1428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982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1383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</w:tr>
      <w:tr w:rsidR="00BC1A6C" w:rsidRPr="00C74787" w:rsidTr="00884841">
        <w:tc>
          <w:tcPr>
            <w:tcW w:w="350" w:type="pct"/>
          </w:tcPr>
          <w:p w:rsidR="00BC1A6C" w:rsidRPr="00C74787" w:rsidRDefault="00BC1A6C" w:rsidP="00884841">
            <w:pPr>
              <w:widowControl w:val="0"/>
            </w:pPr>
            <w:r w:rsidRPr="00C74787">
              <w:t>…</w:t>
            </w:r>
          </w:p>
        </w:tc>
        <w:tc>
          <w:tcPr>
            <w:tcW w:w="857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1428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982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1383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</w:tr>
      <w:tr w:rsidR="00BC1A6C" w:rsidRPr="00C74787" w:rsidTr="00884841">
        <w:trPr>
          <w:cantSplit/>
        </w:trPr>
        <w:tc>
          <w:tcPr>
            <w:tcW w:w="5000" w:type="pct"/>
            <w:gridSpan w:val="5"/>
          </w:tcPr>
          <w:p w:rsidR="00BC1A6C" w:rsidRPr="00ED4D91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  <w:r w:rsidRPr="00ED4D91">
              <w:rPr>
                <w:sz w:val="20"/>
              </w:rPr>
              <w:t>Специалисты,  которые будут непосредственно привлечены Участником в ходе выполнения Договора</w:t>
            </w:r>
          </w:p>
        </w:tc>
      </w:tr>
      <w:tr w:rsidR="00BC1A6C" w:rsidRPr="00C74787" w:rsidTr="00884841">
        <w:tc>
          <w:tcPr>
            <w:tcW w:w="350" w:type="pct"/>
          </w:tcPr>
          <w:p w:rsidR="00BC1A6C" w:rsidRPr="00C74787" w:rsidRDefault="00BC1A6C" w:rsidP="00884841">
            <w:pPr>
              <w:widowControl w:val="0"/>
              <w:numPr>
                <w:ilvl w:val="0"/>
                <w:numId w:val="12"/>
              </w:numPr>
              <w:ind w:left="0"/>
              <w:jc w:val="both"/>
            </w:pPr>
            <w:r>
              <w:t>1.</w:t>
            </w:r>
          </w:p>
        </w:tc>
        <w:tc>
          <w:tcPr>
            <w:tcW w:w="857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1428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982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1383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</w:tr>
      <w:tr w:rsidR="00BC1A6C" w:rsidRPr="00C74787" w:rsidTr="00884841">
        <w:tc>
          <w:tcPr>
            <w:tcW w:w="350" w:type="pct"/>
          </w:tcPr>
          <w:p w:rsidR="00BC1A6C" w:rsidRPr="00C74787" w:rsidRDefault="00BC1A6C" w:rsidP="00884841">
            <w:pPr>
              <w:widowControl w:val="0"/>
              <w:numPr>
                <w:ilvl w:val="0"/>
                <w:numId w:val="12"/>
              </w:numPr>
              <w:ind w:left="0"/>
              <w:jc w:val="both"/>
            </w:pPr>
            <w:r>
              <w:t>2.</w:t>
            </w:r>
          </w:p>
        </w:tc>
        <w:tc>
          <w:tcPr>
            <w:tcW w:w="857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1428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982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1383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</w:tr>
      <w:tr w:rsidR="00BC1A6C" w:rsidRPr="00C74787" w:rsidTr="00884841">
        <w:tc>
          <w:tcPr>
            <w:tcW w:w="350" w:type="pct"/>
          </w:tcPr>
          <w:p w:rsidR="00BC1A6C" w:rsidRPr="00C74787" w:rsidRDefault="00BC1A6C" w:rsidP="00884841">
            <w:pPr>
              <w:widowControl w:val="0"/>
            </w:pPr>
            <w:r w:rsidRPr="00C74787">
              <w:t>…</w:t>
            </w:r>
          </w:p>
        </w:tc>
        <w:tc>
          <w:tcPr>
            <w:tcW w:w="857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1428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982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1383" w:type="pct"/>
          </w:tcPr>
          <w:p w:rsidR="00BC1A6C" w:rsidRPr="00C74787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 w:val="20"/>
              </w:rPr>
            </w:pPr>
          </w:p>
        </w:tc>
      </w:tr>
    </w:tbl>
    <w:p w:rsidR="00BC1A6C" w:rsidRDefault="00BC1A6C" w:rsidP="00BC1A6C">
      <w:pPr>
        <w:widowControl w:val="0"/>
        <w:rPr>
          <w:b/>
        </w:rPr>
      </w:pPr>
    </w:p>
    <w:p w:rsidR="00BC1A6C" w:rsidRPr="007A50E0" w:rsidRDefault="00BC1A6C" w:rsidP="00BC1A6C">
      <w:pPr>
        <w:widowControl w:val="0"/>
        <w:rPr>
          <w:b/>
        </w:rPr>
      </w:pPr>
      <w:r>
        <w:rPr>
          <w:b/>
        </w:rPr>
        <w:t>Таблица-2. Общая численность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984"/>
        <w:gridCol w:w="1532"/>
        <w:gridCol w:w="2230"/>
        <w:gridCol w:w="2674"/>
      </w:tblGrid>
      <w:tr w:rsidR="00BC1A6C" w:rsidRPr="00ED4D91" w:rsidTr="00884841">
        <w:trPr>
          <w:trHeight w:val="315"/>
        </w:trPr>
        <w:tc>
          <w:tcPr>
            <w:tcW w:w="19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A6C" w:rsidRPr="00ED4D91" w:rsidRDefault="00BC1A6C" w:rsidP="00884841">
            <w:pPr>
              <w:widowControl w:val="0"/>
              <w:rPr>
                <w:color w:val="000000"/>
              </w:rPr>
            </w:pPr>
            <w:r w:rsidRPr="00ED4D91">
              <w:rPr>
                <w:color w:val="000000"/>
              </w:rPr>
              <w:t>Группа специалистов</w:t>
            </w:r>
          </w:p>
        </w:tc>
        <w:tc>
          <w:tcPr>
            <w:tcW w:w="308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A6C" w:rsidRPr="00ED4D91" w:rsidRDefault="00BC1A6C" w:rsidP="00884841">
            <w:pPr>
              <w:widowControl w:val="0"/>
              <w:jc w:val="center"/>
              <w:rPr>
                <w:color w:val="000000"/>
              </w:rPr>
            </w:pPr>
            <w:r w:rsidRPr="00ED4D91">
              <w:rPr>
                <w:color w:val="000000"/>
              </w:rPr>
              <w:t>Численность персонала</w:t>
            </w:r>
          </w:p>
        </w:tc>
      </w:tr>
      <w:tr w:rsidR="00BC1A6C" w:rsidRPr="00ED4D91" w:rsidTr="00884841">
        <w:trPr>
          <w:trHeight w:val="834"/>
        </w:trPr>
        <w:tc>
          <w:tcPr>
            <w:tcW w:w="19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1A6C" w:rsidRPr="00ED4D91" w:rsidRDefault="00BC1A6C" w:rsidP="00884841">
            <w:pPr>
              <w:widowControl w:val="0"/>
              <w:rPr>
                <w:color w:val="000000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A6C" w:rsidRPr="00ED4D91" w:rsidRDefault="00BC1A6C" w:rsidP="00884841">
            <w:pPr>
              <w:widowControl w:val="0"/>
              <w:jc w:val="center"/>
              <w:rPr>
                <w:color w:val="000000"/>
              </w:rPr>
            </w:pPr>
            <w:r w:rsidRPr="00ED4D91">
              <w:rPr>
                <w:color w:val="000000"/>
              </w:rPr>
              <w:t>Общая, чел.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A6C" w:rsidRPr="00ED4D91" w:rsidRDefault="00BC1A6C" w:rsidP="00884841">
            <w:pPr>
              <w:widowControl w:val="0"/>
              <w:jc w:val="center"/>
              <w:rPr>
                <w:color w:val="000000"/>
              </w:rPr>
            </w:pPr>
            <w:r w:rsidRPr="00ED4D91">
              <w:rPr>
                <w:color w:val="000000"/>
              </w:rPr>
              <w:t>в т.ч. Штатная численность, чел.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A6C" w:rsidRPr="00ED4D91" w:rsidRDefault="00BC1A6C" w:rsidP="00884841">
            <w:pPr>
              <w:widowControl w:val="0"/>
              <w:jc w:val="center"/>
              <w:rPr>
                <w:color w:val="000000"/>
              </w:rPr>
            </w:pPr>
            <w:r w:rsidRPr="00ED4D91">
              <w:rPr>
                <w:color w:val="000000"/>
              </w:rPr>
              <w:t>в т.ч. по Договорам гражданско-правового характера, чел</w:t>
            </w:r>
          </w:p>
        </w:tc>
      </w:tr>
      <w:tr w:rsidR="00BC1A6C" w:rsidRPr="00ED4D91" w:rsidTr="00884841">
        <w:trPr>
          <w:trHeight w:val="315"/>
        </w:trPr>
        <w:tc>
          <w:tcPr>
            <w:tcW w:w="1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A6C" w:rsidRPr="00ED4D91" w:rsidRDefault="00BC1A6C" w:rsidP="00884841">
            <w:pPr>
              <w:widowControl w:val="0"/>
              <w:rPr>
                <w:color w:val="000000"/>
              </w:rPr>
            </w:pPr>
            <w:r w:rsidRPr="00ED4D91">
              <w:rPr>
                <w:color w:val="000000"/>
              </w:rPr>
              <w:t>Руководящий персонал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A6C" w:rsidRPr="00ED4D91" w:rsidRDefault="00BC1A6C" w:rsidP="00884841">
            <w:pPr>
              <w:widowControl w:val="0"/>
              <w:rPr>
                <w:color w:val="000000"/>
              </w:rPr>
            </w:pPr>
            <w:r w:rsidRPr="00ED4D91">
              <w:rPr>
                <w:color w:val="000000"/>
              </w:rPr>
              <w:t> 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A6C" w:rsidRPr="00ED4D91" w:rsidRDefault="00BC1A6C" w:rsidP="00884841">
            <w:pPr>
              <w:widowControl w:val="0"/>
              <w:rPr>
                <w:color w:val="000000"/>
              </w:rPr>
            </w:pPr>
            <w:r w:rsidRPr="00ED4D91">
              <w:rPr>
                <w:color w:val="000000"/>
              </w:rPr>
              <w:t> 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A6C" w:rsidRPr="00ED4D91" w:rsidRDefault="00BC1A6C" w:rsidP="00884841">
            <w:pPr>
              <w:widowControl w:val="0"/>
              <w:rPr>
                <w:color w:val="000000"/>
              </w:rPr>
            </w:pPr>
            <w:r w:rsidRPr="00ED4D91">
              <w:rPr>
                <w:color w:val="000000"/>
              </w:rPr>
              <w:t> </w:t>
            </w:r>
          </w:p>
        </w:tc>
      </w:tr>
      <w:tr w:rsidR="00BC1A6C" w:rsidRPr="00ED4D91" w:rsidTr="00884841">
        <w:trPr>
          <w:trHeight w:val="315"/>
        </w:trPr>
        <w:tc>
          <w:tcPr>
            <w:tcW w:w="1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A6C" w:rsidRPr="00ED4D91" w:rsidRDefault="00BC1A6C" w:rsidP="00884841">
            <w:pPr>
              <w:widowControl w:val="0"/>
              <w:rPr>
                <w:color w:val="000000"/>
              </w:rPr>
            </w:pPr>
            <w:r w:rsidRPr="00ED4D91">
              <w:rPr>
                <w:color w:val="000000"/>
              </w:rPr>
              <w:t>Инженерно-технический персонал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A6C" w:rsidRPr="00ED4D91" w:rsidRDefault="00BC1A6C" w:rsidP="00884841">
            <w:pPr>
              <w:widowControl w:val="0"/>
              <w:rPr>
                <w:color w:val="000000"/>
              </w:rPr>
            </w:pPr>
            <w:r w:rsidRPr="00ED4D91">
              <w:rPr>
                <w:color w:val="000000"/>
              </w:rPr>
              <w:t> 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A6C" w:rsidRPr="00ED4D91" w:rsidRDefault="00BC1A6C" w:rsidP="00884841">
            <w:pPr>
              <w:widowControl w:val="0"/>
              <w:rPr>
                <w:color w:val="000000"/>
              </w:rPr>
            </w:pPr>
            <w:r w:rsidRPr="00ED4D91">
              <w:rPr>
                <w:color w:val="000000"/>
              </w:rPr>
              <w:t> 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A6C" w:rsidRPr="00ED4D91" w:rsidRDefault="00BC1A6C" w:rsidP="00884841">
            <w:pPr>
              <w:widowControl w:val="0"/>
              <w:rPr>
                <w:color w:val="000000"/>
              </w:rPr>
            </w:pPr>
            <w:r w:rsidRPr="00ED4D91">
              <w:rPr>
                <w:color w:val="000000"/>
              </w:rPr>
              <w:t> </w:t>
            </w:r>
          </w:p>
        </w:tc>
      </w:tr>
      <w:tr w:rsidR="00BC1A6C" w:rsidRPr="00ED4D91" w:rsidTr="00884841">
        <w:trPr>
          <w:trHeight w:val="330"/>
        </w:trPr>
        <w:tc>
          <w:tcPr>
            <w:tcW w:w="1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A6C" w:rsidRPr="00ED4D91" w:rsidRDefault="00BC1A6C" w:rsidP="00884841">
            <w:pPr>
              <w:widowControl w:val="0"/>
              <w:rPr>
                <w:color w:val="000000"/>
              </w:rPr>
            </w:pPr>
            <w:r w:rsidRPr="00ED4D91">
              <w:rPr>
                <w:color w:val="000000"/>
              </w:rPr>
              <w:t>Рабочие и вспомогательный персонал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A6C" w:rsidRPr="00ED4D91" w:rsidRDefault="00BC1A6C" w:rsidP="00884841">
            <w:pPr>
              <w:widowControl w:val="0"/>
              <w:rPr>
                <w:color w:val="000000"/>
              </w:rPr>
            </w:pPr>
            <w:r w:rsidRPr="00ED4D91">
              <w:rPr>
                <w:color w:val="000000"/>
              </w:rPr>
              <w:t> 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A6C" w:rsidRPr="00ED4D91" w:rsidRDefault="00BC1A6C" w:rsidP="00884841">
            <w:pPr>
              <w:widowControl w:val="0"/>
              <w:rPr>
                <w:color w:val="000000"/>
              </w:rPr>
            </w:pPr>
            <w:r w:rsidRPr="00ED4D91">
              <w:rPr>
                <w:color w:val="000000"/>
              </w:rPr>
              <w:t> 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A6C" w:rsidRPr="00ED4D91" w:rsidRDefault="00BC1A6C" w:rsidP="00884841">
            <w:pPr>
              <w:widowControl w:val="0"/>
              <w:rPr>
                <w:color w:val="000000"/>
              </w:rPr>
            </w:pPr>
            <w:r w:rsidRPr="00ED4D91">
              <w:rPr>
                <w:color w:val="000000"/>
              </w:rPr>
              <w:t> </w:t>
            </w:r>
          </w:p>
        </w:tc>
      </w:tr>
    </w:tbl>
    <w:p w:rsidR="00BC1A6C" w:rsidRDefault="00BC1A6C" w:rsidP="00BC1A6C">
      <w:pPr>
        <w:widowControl w:val="0"/>
      </w:pPr>
    </w:p>
    <w:p w:rsidR="00BC1A6C" w:rsidRPr="007A50E0" w:rsidRDefault="00BC1A6C" w:rsidP="00BC1A6C">
      <w:pPr>
        <w:widowControl w:val="0"/>
      </w:pPr>
      <w:r w:rsidRPr="007A50E0">
        <w:t>____________________________________</w:t>
      </w:r>
    </w:p>
    <w:p w:rsidR="00BC1A6C" w:rsidRPr="007A50E0" w:rsidRDefault="00BC1A6C" w:rsidP="00BC1A6C">
      <w:pPr>
        <w:widowControl w:val="0"/>
        <w:ind w:left="2124" w:firstLine="708"/>
        <w:rPr>
          <w:vertAlign w:val="superscript"/>
        </w:rPr>
      </w:pPr>
      <w:r w:rsidRPr="007A50E0">
        <w:rPr>
          <w:vertAlign w:val="superscript"/>
        </w:rPr>
        <w:t>(подпись, М.П.)</w:t>
      </w:r>
    </w:p>
    <w:p w:rsidR="00BC1A6C" w:rsidRPr="007A50E0" w:rsidRDefault="00BC1A6C" w:rsidP="00BC1A6C">
      <w:pPr>
        <w:widowControl w:val="0"/>
      </w:pPr>
      <w:r w:rsidRPr="007A50E0">
        <w:t>___________________________________</w:t>
      </w:r>
    </w:p>
    <w:p w:rsidR="00BC1A6C" w:rsidRDefault="00BC1A6C" w:rsidP="00BC1A6C">
      <w:pPr>
        <w:widowControl w:val="0"/>
        <w:ind w:left="2124" w:firstLine="708"/>
        <w:rPr>
          <w:vertAlign w:val="superscript"/>
        </w:rPr>
      </w:pPr>
      <w:r w:rsidRPr="007A50E0">
        <w:rPr>
          <w:vertAlign w:val="superscript"/>
        </w:rPr>
        <w:t>(фамилия, имя, отчество подписавшего, должность)</w:t>
      </w:r>
    </w:p>
    <w:p w:rsidR="00BC1A6C" w:rsidRPr="007A50E0" w:rsidRDefault="00BC1A6C" w:rsidP="00BC1A6C">
      <w:pPr>
        <w:widowControl w:val="0"/>
        <w:ind w:left="2124" w:firstLine="708"/>
        <w:rPr>
          <w:vertAlign w:val="superscript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10194"/>
      </w:tblGrid>
      <w:tr w:rsidR="00BC1A6C" w:rsidTr="00884841">
        <w:tc>
          <w:tcPr>
            <w:tcW w:w="10194" w:type="dxa"/>
            <w:shd w:val="clear" w:color="auto" w:fill="BFBFBF" w:themeFill="background1" w:themeFillShade="BF"/>
          </w:tcPr>
          <w:p w:rsidR="00BC1A6C" w:rsidRDefault="00BC1A6C" w:rsidP="00884841">
            <w:pPr>
              <w:widowControl w:val="0"/>
              <w:jc w:val="center"/>
            </w:pPr>
            <w:r>
              <w:t>конец формы</w:t>
            </w:r>
          </w:p>
        </w:tc>
      </w:tr>
    </w:tbl>
    <w:p w:rsidR="00BC1A6C" w:rsidRDefault="00BC1A6C" w:rsidP="00BC1A6C">
      <w:pPr>
        <w:widowControl w:val="0"/>
        <w:tabs>
          <w:tab w:val="left" w:pos="567"/>
        </w:tabs>
        <w:rPr>
          <w:b/>
        </w:rPr>
      </w:pPr>
      <w:bookmarkStart w:id="17" w:name="_Toc223755493"/>
      <w:bookmarkStart w:id="18" w:name="_Toc248747118"/>
      <w:bookmarkStart w:id="19" w:name="_Toc252972449"/>
      <w:bookmarkStart w:id="20" w:name="_Toc252978935"/>
    </w:p>
    <w:bookmarkEnd w:id="17"/>
    <w:bookmarkEnd w:id="18"/>
    <w:bookmarkEnd w:id="19"/>
    <w:bookmarkEnd w:id="20"/>
    <w:p w:rsidR="00BC1A6C" w:rsidRDefault="00BC1A6C" w:rsidP="00BC1A6C">
      <w:pPr>
        <w:widowControl w:val="0"/>
        <w:tabs>
          <w:tab w:val="left" w:pos="567"/>
        </w:tabs>
        <w:rPr>
          <w:b/>
        </w:rPr>
      </w:pPr>
      <w:r w:rsidRPr="00D86A65">
        <w:rPr>
          <w:b/>
        </w:rPr>
        <w:t>Инструкции по заполнению</w:t>
      </w:r>
      <w:r>
        <w:rPr>
          <w:b/>
        </w:rPr>
        <w:t xml:space="preserve"> формы </w:t>
      </w:r>
    </w:p>
    <w:p w:rsidR="00BC1A6C" w:rsidRDefault="00BC1A6C" w:rsidP="00BC1A6C">
      <w:pPr>
        <w:widowControl w:val="0"/>
        <w:tabs>
          <w:tab w:val="left" w:pos="567"/>
        </w:tabs>
        <w:rPr>
          <w:b/>
        </w:rPr>
      </w:pPr>
    </w:p>
    <w:p w:rsidR="00BC1A6C" w:rsidRPr="007A50E0" w:rsidRDefault="00BC1A6C" w:rsidP="00BC1A6C">
      <w:pPr>
        <w:pStyle w:val="af1"/>
        <w:widowControl w:val="0"/>
        <w:tabs>
          <w:tab w:val="clear" w:pos="1134"/>
          <w:tab w:val="left" w:pos="567"/>
          <w:tab w:val="left" w:pos="851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7A50E0">
        <w:rPr>
          <w:sz w:val="24"/>
          <w:szCs w:val="24"/>
        </w:rPr>
        <w:t>В таблице-1 данной справки перечисляются только те работники, которые будут непосредственно привлечены Участником в ходе выполнения Договора.</w:t>
      </w:r>
    </w:p>
    <w:p w:rsidR="00BC1A6C" w:rsidRDefault="00BC1A6C" w:rsidP="00BC1A6C">
      <w:pPr>
        <w:pStyle w:val="af1"/>
        <w:widowControl w:val="0"/>
        <w:tabs>
          <w:tab w:val="clear" w:pos="1134"/>
          <w:tab w:val="left" w:pos="567"/>
          <w:tab w:val="left" w:pos="851"/>
        </w:tabs>
        <w:spacing w:line="240" w:lineRule="auto"/>
        <w:ind w:left="0" w:firstLine="0"/>
        <w:rPr>
          <w:sz w:val="24"/>
          <w:szCs w:val="24"/>
        </w:rPr>
      </w:pPr>
    </w:p>
    <w:p w:rsidR="00BC1A6C" w:rsidRDefault="00BC1A6C" w:rsidP="00BC1A6C">
      <w:pPr>
        <w:pStyle w:val="af1"/>
        <w:widowControl w:val="0"/>
        <w:tabs>
          <w:tab w:val="clear" w:pos="1134"/>
          <w:tab w:val="left" w:pos="567"/>
          <w:tab w:val="left" w:pos="851"/>
        </w:tabs>
        <w:spacing w:line="240" w:lineRule="auto"/>
        <w:ind w:left="0" w:firstLine="0"/>
        <w:rPr>
          <w:sz w:val="24"/>
          <w:szCs w:val="24"/>
        </w:rPr>
        <w:sectPr w:rsidR="00BC1A6C" w:rsidSect="00F854A4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BC1A6C" w:rsidRDefault="00BC1A6C" w:rsidP="00BC1A6C">
      <w:pPr>
        <w:pStyle w:val="2"/>
        <w:keepNext w:val="0"/>
        <w:keepLines w:val="0"/>
        <w:widowControl w:val="0"/>
        <w:jc w:val="center"/>
        <w:rPr>
          <w:b/>
        </w:rPr>
      </w:pPr>
      <w:bookmarkStart w:id="21" w:name="_Toc223755486"/>
      <w:bookmarkStart w:id="22" w:name="_Toc248747112"/>
      <w:bookmarkStart w:id="23" w:name="_Toc252972442"/>
      <w:bookmarkStart w:id="24" w:name="_Toc252978928"/>
      <w:bookmarkStart w:id="25" w:name="_Toc30415725"/>
    </w:p>
    <w:p w:rsidR="00BC1A6C" w:rsidRDefault="00BC1A6C" w:rsidP="00BC1A6C">
      <w:pPr>
        <w:widowControl w:val="0"/>
      </w:pPr>
      <w:r w:rsidRPr="009425E9">
        <w:t xml:space="preserve">Приложение </w:t>
      </w:r>
      <w:r>
        <w:t>6</w:t>
      </w:r>
      <w:r w:rsidRPr="009425E9">
        <w:t xml:space="preserve"> </w:t>
      </w:r>
    </w:p>
    <w:p w:rsidR="00BC1A6C" w:rsidRPr="009425E9" w:rsidRDefault="00BC1A6C" w:rsidP="00BC1A6C">
      <w:pPr>
        <w:widowControl w:val="0"/>
      </w:pPr>
      <w:r w:rsidRPr="009425E9">
        <w:t>к форме коммерческого предложения</w:t>
      </w:r>
    </w:p>
    <w:p w:rsidR="00BC1A6C" w:rsidRDefault="00BC1A6C" w:rsidP="00BC1A6C">
      <w:pPr>
        <w:pStyle w:val="2"/>
        <w:keepNext w:val="0"/>
        <w:keepLines w:val="0"/>
        <w:widowControl w:val="0"/>
        <w:jc w:val="center"/>
        <w:rPr>
          <w:b/>
        </w:rPr>
      </w:pPr>
    </w:p>
    <w:p w:rsidR="00BC1A6C" w:rsidRDefault="00BC1A6C" w:rsidP="00BC1A6C">
      <w:pPr>
        <w:pStyle w:val="2"/>
        <w:keepNext w:val="0"/>
        <w:keepLines w:val="0"/>
        <w:widowControl w:val="0"/>
        <w:jc w:val="center"/>
        <w:rPr>
          <w:b/>
        </w:rPr>
      </w:pPr>
      <w:r w:rsidRPr="0072266B">
        <w:rPr>
          <w:b/>
        </w:rPr>
        <w:t>Справка о перечне и годовых объемах выполнения аналогичных договоров</w:t>
      </w:r>
      <w:bookmarkEnd w:id="21"/>
      <w:bookmarkEnd w:id="22"/>
      <w:bookmarkEnd w:id="23"/>
      <w:bookmarkEnd w:id="24"/>
      <w:r w:rsidRPr="0072266B">
        <w:rPr>
          <w:b/>
        </w:rPr>
        <w:t xml:space="preserve"> </w:t>
      </w:r>
      <w:bookmarkEnd w:id="25"/>
    </w:p>
    <w:p w:rsidR="00BC1A6C" w:rsidRPr="001E0FC0" w:rsidRDefault="00BC1A6C" w:rsidP="00BC1A6C">
      <w:pPr>
        <w:widowControl w:val="0"/>
      </w:pPr>
    </w:p>
    <w:p w:rsidR="00BC1A6C" w:rsidRPr="007A50E0" w:rsidRDefault="00BC1A6C" w:rsidP="00BC1A6C">
      <w:pPr>
        <w:widowControl w:val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5"/>
        <w:gridCol w:w="2401"/>
        <w:gridCol w:w="2225"/>
        <w:gridCol w:w="1874"/>
        <w:gridCol w:w="1171"/>
        <w:gridCol w:w="1695"/>
      </w:tblGrid>
      <w:tr w:rsidR="00BC1A6C" w:rsidTr="00884841">
        <w:trPr>
          <w:cantSplit/>
          <w:tblHeader/>
        </w:trPr>
        <w:tc>
          <w:tcPr>
            <w:tcW w:w="351" w:type="pct"/>
          </w:tcPr>
          <w:p w:rsidR="00BC1A6C" w:rsidRDefault="00BC1A6C" w:rsidP="00884841">
            <w:pPr>
              <w:pStyle w:val="af"/>
              <w:keepNext w:val="0"/>
              <w:widowControl w:val="0"/>
              <w:spacing w:before="0" w:after="0"/>
              <w:ind w:left="0" w:right="0"/>
            </w:pPr>
            <w:r>
              <w:t>№</w:t>
            </w:r>
          </w:p>
          <w:p w:rsidR="00BC1A6C" w:rsidRDefault="00BC1A6C" w:rsidP="00884841">
            <w:pPr>
              <w:pStyle w:val="af"/>
              <w:keepNext w:val="0"/>
              <w:widowControl w:val="0"/>
              <w:spacing w:before="0" w:after="0"/>
              <w:ind w:left="0" w:right="0"/>
            </w:pPr>
            <w:r>
              <w:t>п/п</w:t>
            </w:r>
          </w:p>
        </w:tc>
        <w:tc>
          <w:tcPr>
            <w:tcW w:w="1228" w:type="pct"/>
          </w:tcPr>
          <w:p w:rsidR="00BC1A6C" w:rsidRDefault="00BC1A6C" w:rsidP="00884841">
            <w:pPr>
              <w:pStyle w:val="af"/>
              <w:keepNext w:val="0"/>
              <w:widowControl w:val="0"/>
              <w:spacing w:before="0" w:after="0"/>
              <w:ind w:left="0" w:right="0"/>
            </w:pPr>
            <w: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1140" w:type="pct"/>
          </w:tcPr>
          <w:p w:rsidR="00BC1A6C" w:rsidRDefault="00BC1A6C" w:rsidP="00884841">
            <w:pPr>
              <w:pStyle w:val="af"/>
              <w:keepNext w:val="0"/>
              <w:widowControl w:val="0"/>
              <w:spacing w:before="0" w:after="0"/>
              <w:ind w:left="0" w:right="0"/>
            </w:pPr>
            <w:r>
              <w:t xml:space="preserve">Общество </w:t>
            </w:r>
            <w: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965" w:type="pct"/>
          </w:tcPr>
          <w:p w:rsidR="00BC1A6C" w:rsidRDefault="00BC1A6C" w:rsidP="00884841">
            <w:pPr>
              <w:pStyle w:val="af"/>
              <w:keepNext w:val="0"/>
              <w:widowControl w:val="0"/>
              <w:spacing w:before="0" w:after="0"/>
              <w:ind w:left="0" w:right="0"/>
            </w:pPr>
            <w:r>
              <w:t>Описание договора</w:t>
            </w:r>
            <w:r>
              <w:br/>
              <w:t>(объем и состав работ, описание основных условий договора)</w:t>
            </w:r>
          </w:p>
        </w:tc>
        <w:tc>
          <w:tcPr>
            <w:tcW w:w="614" w:type="pct"/>
          </w:tcPr>
          <w:p w:rsidR="00BC1A6C" w:rsidRDefault="00BC1A6C" w:rsidP="00884841">
            <w:pPr>
              <w:pStyle w:val="af"/>
              <w:keepNext w:val="0"/>
              <w:widowControl w:val="0"/>
              <w:spacing w:before="0" w:after="0"/>
              <w:ind w:left="0" w:right="0"/>
            </w:pPr>
            <w:r>
              <w:t>Сумма договора, рублей</w:t>
            </w:r>
          </w:p>
        </w:tc>
        <w:tc>
          <w:tcPr>
            <w:tcW w:w="702" w:type="pct"/>
          </w:tcPr>
          <w:p w:rsidR="00BC1A6C" w:rsidRDefault="00BC1A6C" w:rsidP="00884841">
            <w:pPr>
              <w:pStyle w:val="af"/>
              <w:keepNext w:val="0"/>
              <w:widowControl w:val="0"/>
              <w:spacing w:before="0" w:after="0"/>
              <w:ind w:left="0" w:right="0"/>
            </w:pPr>
            <w:r>
              <w:t>Сведения о рекламациях по перечисленным договорам</w:t>
            </w:r>
          </w:p>
        </w:tc>
      </w:tr>
      <w:tr w:rsidR="00BC1A6C" w:rsidTr="00884841">
        <w:trPr>
          <w:cantSplit/>
        </w:trPr>
        <w:tc>
          <w:tcPr>
            <w:tcW w:w="351" w:type="pct"/>
          </w:tcPr>
          <w:p w:rsidR="00BC1A6C" w:rsidRDefault="00BC1A6C" w:rsidP="00884841">
            <w:pPr>
              <w:widowControl w:val="0"/>
              <w:numPr>
                <w:ilvl w:val="0"/>
                <w:numId w:val="13"/>
              </w:numPr>
              <w:ind w:left="0" w:firstLine="0"/>
              <w:jc w:val="both"/>
            </w:pPr>
          </w:p>
        </w:tc>
        <w:tc>
          <w:tcPr>
            <w:tcW w:w="1228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40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965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614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</w:pPr>
          </w:p>
        </w:tc>
        <w:tc>
          <w:tcPr>
            <w:tcW w:w="702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</w:pPr>
          </w:p>
        </w:tc>
      </w:tr>
      <w:tr w:rsidR="00BC1A6C" w:rsidTr="00884841">
        <w:trPr>
          <w:cantSplit/>
        </w:trPr>
        <w:tc>
          <w:tcPr>
            <w:tcW w:w="351" w:type="pct"/>
          </w:tcPr>
          <w:p w:rsidR="00BC1A6C" w:rsidRDefault="00BC1A6C" w:rsidP="00884841">
            <w:pPr>
              <w:widowControl w:val="0"/>
              <w:numPr>
                <w:ilvl w:val="0"/>
                <w:numId w:val="13"/>
              </w:numPr>
              <w:ind w:left="0" w:firstLine="0"/>
              <w:jc w:val="both"/>
            </w:pPr>
          </w:p>
        </w:tc>
        <w:tc>
          <w:tcPr>
            <w:tcW w:w="1228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40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965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614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</w:pPr>
          </w:p>
        </w:tc>
        <w:tc>
          <w:tcPr>
            <w:tcW w:w="702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</w:pPr>
          </w:p>
        </w:tc>
      </w:tr>
      <w:tr w:rsidR="00BC1A6C" w:rsidTr="00884841">
        <w:trPr>
          <w:cantSplit/>
        </w:trPr>
        <w:tc>
          <w:tcPr>
            <w:tcW w:w="351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Cs w:val="24"/>
              </w:rPr>
            </w:pPr>
            <w:r>
              <w:rPr>
                <w:szCs w:val="24"/>
              </w:rPr>
              <w:t>…</w:t>
            </w:r>
          </w:p>
        </w:tc>
        <w:tc>
          <w:tcPr>
            <w:tcW w:w="1228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40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965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614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</w:pPr>
          </w:p>
        </w:tc>
        <w:tc>
          <w:tcPr>
            <w:tcW w:w="702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</w:pPr>
          </w:p>
        </w:tc>
      </w:tr>
      <w:tr w:rsidR="00BC1A6C" w:rsidTr="00884841">
        <w:trPr>
          <w:cantSplit/>
        </w:trPr>
        <w:tc>
          <w:tcPr>
            <w:tcW w:w="3684" w:type="pct"/>
            <w:gridSpan w:val="4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 за целый год [</w:t>
            </w:r>
            <w:r>
              <w:rPr>
                <w:rStyle w:val="af2"/>
                <w:rFonts w:eastAsiaTheme="majorEastAsia"/>
                <w:szCs w:val="24"/>
              </w:rPr>
              <w:t>указать год, например «202_»</w:t>
            </w:r>
            <w:r>
              <w:rPr>
                <w:b/>
                <w:szCs w:val="24"/>
              </w:rPr>
              <w:t>]</w:t>
            </w:r>
          </w:p>
        </w:tc>
        <w:tc>
          <w:tcPr>
            <w:tcW w:w="614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b/>
              </w:rPr>
            </w:pPr>
          </w:p>
        </w:tc>
        <w:tc>
          <w:tcPr>
            <w:tcW w:w="702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</w:tr>
      <w:tr w:rsidR="00BC1A6C" w:rsidTr="00884841">
        <w:trPr>
          <w:cantSplit/>
        </w:trPr>
        <w:tc>
          <w:tcPr>
            <w:tcW w:w="351" w:type="pct"/>
          </w:tcPr>
          <w:p w:rsidR="00BC1A6C" w:rsidRDefault="00BC1A6C" w:rsidP="00884841">
            <w:pPr>
              <w:widowControl w:val="0"/>
              <w:numPr>
                <w:ilvl w:val="0"/>
                <w:numId w:val="15"/>
              </w:numPr>
              <w:ind w:left="0" w:firstLine="0"/>
              <w:jc w:val="both"/>
            </w:pPr>
          </w:p>
        </w:tc>
        <w:tc>
          <w:tcPr>
            <w:tcW w:w="1228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40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965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614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</w:pPr>
          </w:p>
        </w:tc>
        <w:tc>
          <w:tcPr>
            <w:tcW w:w="702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</w:pPr>
          </w:p>
        </w:tc>
      </w:tr>
      <w:tr w:rsidR="00BC1A6C" w:rsidTr="00884841">
        <w:trPr>
          <w:cantSplit/>
        </w:trPr>
        <w:tc>
          <w:tcPr>
            <w:tcW w:w="351" w:type="pct"/>
          </w:tcPr>
          <w:p w:rsidR="00BC1A6C" w:rsidRDefault="00BC1A6C" w:rsidP="00884841">
            <w:pPr>
              <w:widowControl w:val="0"/>
              <w:numPr>
                <w:ilvl w:val="0"/>
                <w:numId w:val="15"/>
              </w:numPr>
              <w:ind w:left="0" w:firstLine="0"/>
              <w:jc w:val="both"/>
            </w:pPr>
          </w:p>
        </w:tc>
        <w:tc>
          <w:tcPr>
            <w:tcW w:w="1228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40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965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614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</w:pPr>
          </w:p>
        </w:tc>
        <w:tc>
          <w:tcPr>
            <w:tcW w:w="702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</w:pPr>
          </w:p>
        </w:tc>
      </w:tr>
      <w:tr w:rsidR="00BC1A6C" w:rsidTr="00884841">
        <w:trPr>
          <w:cantSplit/>
        </w:trPr>
        <w:tc>
          <w:tcPr>
            <w:tcW w:w="351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Cs w:val="24"/>
              </w:rPr>
            </w:pPr>
            <w:r>
              <w:rPr>
                <w:szCs w:val="24"/>
              </w:rPr>
              <w:t>…</w:t>
            </w:r>
          </w:p>
        </w:tc>
        <w:tc>
          <w:tcPr>
            <w:tcW w:w="1228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40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965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614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</w:pPr>
          </w:p>
        </w:tc>
        <w:tc>
          <w:tcPr>
            <w:tcW w:w="702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</w:pPr>
          </w:p>
        </w:tc>
      </w:tr>
      <w:tr w:rsidR="00BC1A6C" w:rsidTr="00884841">
        <w:trPr>
          <w:cantSplit/>
        </w:trPr>
        <w:tc>
          <w:tcPr>
            <w:tcW w:w="3684" w:type="pct"/>
            <w:gridSpan w:val="4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 за целый год [</w:t>
            </w:r>
            <w:r>
              <w:rPr>
                <w:rStyle w:val="af2"/>
                <w:rFonts w:eastAsiaTheme="majorEastAsia"/>
                <w:szCs w:val="24"/>
              </w:rPr>
              <w:t>указать год, например «202__»</w:t>
            </w:r>
            <w:r>
              <w:rPr>
                <w:b/>
                <w:szCs w:val="24"/>
              </w:rPr>
              <w:t>]</w:t>
            </w:r>
          </w:p>
        </w:tc>
        <w:tc>
          <w:tcPr>
            <w:tcW w:w="614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b/>
              </w:rPr>
            </w:pPr>
          </w:p>
        </w:tc>
        <w:tc>
          <w:tcPr>
            <w:tcW w:w="702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</w:tr>
      <w:tr w:rsidR="00BC1A6C" w:rsidTr="00884841">
        <w:trPr>
          <w:cantSplit/>
        </w:trPr>
        <w:tc>
          <w:tcPr>
            <w:tcW w:w="351" w:type="pct"/>
          </w:tcPr>
          <w:p w:rsidR="00BC1A6C" w:rsidRDefault="00BC1A6C" w:rsidP="00884841">
            <w:pPr>
              <w:widowControl w:val="0"/>
              <w:numPr>
                <w:ilvl w:val="0"/>
                <w:numId w:val="14"/>
              </w:numPr>
              <w:ind w:left="0" w:firstLine="0"/>
              <w:jc w:val="both"/>
            </w:pPr>
          </w:p>
        </w:tc>
        <w:tc>
          <w:tcPr>
            <w:tcW w:w="1228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40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965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614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</w:pPr>
          </w:p>
        </w:tc>
        <w:tc>
          <w:tcPr>
            <w:tcW w:w="702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jc w:val="center"/>
            </w:pPr>
          </w:p>
        </w:tc>
      </w:tr>
      <w:tr w:rsidR="00BC1A6C" w:rsidTr="00884841">
        <w:trPr>
          <w:cantSplit/>
        </w:trPr>
        <w:tc>
          <w:tcPr>
            <w:tcW w:w="351" w:type="pct"/>
          </w:tcPr>
          <w:p w:rsidR="00BC1A6C" w:rsidRDefault="00BC1A6C" w:rsidP="00884841">
            <w:pPr>
              <w:widowControl w:val="0"/>
              <w:numPr>
                <w:ilvl w:val="0"/>
                <w:numId w:val="14"/>
              </w:numPr>
              <w:ind w:left="0" w:firstLine="0"/>
              <w:jc w:val="both"/>
            </w:pPr>
          </w:p>
        </w:tc>
        <w:tc>
          <w:tcPr>
            <w:tcW w:w="1228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40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965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614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</w:pPr>
          </w:p>
        </w:tc>
        <w:tc>
          <w:tcPr>
            <w:tcW w:w="702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jc w:val="center"/>
            </w:pPr>
          </w:p>
        </w:tc>
      </w:tr>
      <w:tr w:rsidR="00BC1A6C" w:rsidTr="00884841">
        <w:trPr>
          <w:cantSplit/>
        </w:trPr>
        <w:tc>
          <w:tcPr>
            <w:tcW w:w="351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Cs w:val="24"/>
              </w:rPr>
            </w:pPr>
            <w:r>
              <w:rPr>
                <w:szCs w:val="24"/>
              </w:rPr>
              <w:t>…</w:t>
            </w:r>
          </w:p>
        </w:tc>
        <w:tc>
          <w:tcPr>
            <w:tcW w:w="1228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40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965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614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</w:pPr>
          </w:p>
        </w:tc>
        <w:tc>
          <w:tcPr>
            <w:tcW w:w="702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jc w:val="center"/>
            </w:pPr>
          </w:p>
        </w:tc>
      </w:tr>
      <w:tr w:rsidR="00BC1A6C" w:rsidTr="00884841">
        <w:trPr>
          <w:cantSplit/>
        </w:trPr>
        <w:tc>
          <w:tcPr>
            <w:tcW w:w="3684" w:type="pct"/>
            <w:gridSpan w:val="4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 за [</w:t>
            </w:r>
            <w:r>
              <w:rPr>
                <w:rStyle w:val="af2"/>
                <w:rFonts w:eastAsiaTheme="majorEastAsia"/>
                <w:szCs w:val="24"/>
              </w:rPr>
              <w:t>указать, в зависимости от обстоятельств, например  «I— ….. кварталы 202___ года» и т.д.</w:t>
            </w:r>
            <w:r>
              <w:rPr>
                <w:b/>
                <w:szCs w:val="24"/>
              </w:rPr>
              <w:t>]</w:t>
            </w:r>
          </w:p>
        </w:tc>
        <w:tc>
          <w:tcPr>
            <w:tcW w:w="614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rPr>
                <w:b/>
              </w:rPr>
            </w:pPr>
          </w:p>
        </w:tc>
        <w:tc>
          <w:tcPr>
            <w:tcW w:w="702" w:type="pct"/>
          </w:tcPr>
          <w:p w:rsidR="00BC1A6C" w:rsidRDefault="00BC1A6C" w:rsidP="00884841">
            <w:pPr>
              <w:pStyle w:val="af0"/>
              <w:widowControl w:val="0"/>
              <w:spacing w:before="0" w:after="0"/>
              <w:ind w:left="0" w:right="0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</w:tr>
    </w:tbl>
    <w:p w:rsidR="00BC1A6C" w:rsidRDefault="00BC1A6C" w:rsidP="00BC1A6C">
      <w:pPr>
        <w:widowControl w:val="0"/>
        <w:rPr>
          <w:b/>
        </w:rPr>
      </w:pPr>
    </w:p>
    <w:p w:rsidR="00BC1A6C" w:rsidRPr="007A50E0" w:rsidRDefault="00BC1A6C" w:rsidP="00BC1A6C">
      <w:pPr>
        <w:widowControl w:val="0"/>
      </w:pPr>
      <w:r w:rsidRPr="007A50E0">
        <w:t>____________________________________</w:t>
      </w:r>
    </w:p>
    <w:p w:rsidR="00BC1A6C" w:rsidRPr="007A50E0" w:rsidRDefault="00BC1A6C" w:rsidP="00BC1A6C">
      <w:pPr>
        <w:widowControl w:val="0"/>
        <w:ind w:left="2832"/>
        <w:rPr>
          <w:vertAlign w:val="superscript"/>
        </w:rPr>
      </w:pPr>
      <w:r w:rsidRPr="007A50E0">
        <w:rPr>
          <w:vertAlign w:val="superscript"/>
        </w:rPr>
        <w:t>(подпись, М.П.)</w:t>
      </w:r>
    </w:p>
    <w:p w:rsidR="00BC1A6C" w:rsidRPr="007A50E0" w:rsidRDefault="00BC1A6C" w:rsidP="00BC1A6C">
      <w:pPr>
        <w:widowControl w:val="0"/>
      </w:pPr>
      <w:r w:rsidRPr="007A50E0">
        <w:t>____________________________________</w:t>
      </w:r>
    </w:p>
    <w:p w:rsidR="00BC1A6C" w:rsidRDefault="00BC1A6C" w:rsidP="00BC1A6C">
      <w:pPr>
        <w:widowControl w:val="0"/>
        <w:ind w:left="1416" w:firstLine="708"/>
        <w:rPr>
          <w:vertAlign w:val="superscript"/>
        </w:rPr>
      </w:pPr>
      <w:r w:rsidRPr="007A50E0">
        <w:rPr>
          <w:vertAlign w:val="superscript"/>
        </w:rPr>
        <w:t>(фамилия, имя, отчество подписавшего, должность)</w:t>
      </w:r>
    </w:p>
    <w:p w:rsidR="00BC1A6C" w:rsidRPr="007A50E0" w:rsidRDefault="00BC1A6C" w:rsidP="00BC1A6C">
      <w:pPr>
        <w:widowControl w:val="0"/>
        <w:rPr>
          <w:vertAlign w:val="superscript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10011"/>
      </w:tblGrid>
      <w:tr w:rsidR="00BC1A6C" w:rsidTr="00884841">
        <w:tc>
          <w:tcPr>
            <w:tcW w:w="10194" w:type="dxa"/>
            <w:shd w:val="clear" w:color="auto" w:fill="BFBFBF" w:themeFill="background1" w:themeFillShade="BF"/>
          </w:tcPr>
          <w:p w:rsidR="00BC1A6C" w:rsidRDefault="00BC1A6C" w:rsidP="00884841">
            <w:pPr>
              <w:widowControl w:val="0"/>
              <w:jc w:val="center"/>
            </w:pPr>
            <w:r>
              <w:t>конец формы</w:t>
            </w:r>
          </w:p>
        </w:tc>
      </w:tr>
    </w:tbl>
    <w:p w:rsidR="00BC1A6C" w:rsidRDefault="00BC1A6C" w:rsidP="00BC1A6C">
      <w:pPr>
        <w:widowControl w:val="0"/>
      </w:pPr>
      <w:bookmarkStart w:id="26" w:name="_Toc223755487"/>
      <w:bookmarkStart w:id="27" w:name="_Toc248747113"/>
      <w:bookmarkStart w:id="28" w:name="_Toc252972443"/>
      <w:bookmarkStart w:id="29" w:name="_Toc252978929"/>
    </w:p>
    <w:p w:rsidR="00BC1A6C" w:rsidRPr="00C27895" w:rsidRDefault="00BC1A6C" w:rsidP="00BC1A6C">
      <w:pPr>
        <w:widowControl w:val="0"/>
        <w:rPr>
          <w:b/>
        </w:rPr>
      </w:pPr>
      <w:r w:rsidRPr="00C27895">
        <w:rPr>
          <w:b/>
        </w:rPr>
        <w:t>Инструкции по заполнению</w:t>
      </w:r>
      <w:bookmarkEnd w:id="26"/>
      <w:bookmarkEnd w:id="27"/>
      <w:bookmarkEnd w:id="28"/>
      <w:bookmarkEnd w:id="29"/>
      <w:r w:rsidRPr="00C27895">
        <w:rPr>
          <w:b/>
        </w:rPr>
        <w:t xml:space="preserve">  </w:t>
      </w:r>
    </w:p>
    <w:p w:rsidR="00BC1A6C" w:rsidRPr="0027558F" w:rsidRDefault="00BC1A6C" w:rsidP="00BC1A6C">
      <w:pPr>
        <w:pStyle w:val="af1"/>
        <w:widowControl w:val="0"/>
        <w:tabs>
          <w:tab w:val="clear" w:pos="1134"/>
          <w:tab w:val="left" w:pos="709"/>
          <w:tab w:val="left" w:pos="851"/>
        </w:tabs>
        <w:spacing w:line="240" w:lineRule="auto"/>
        <w:ind w:left="0" w:firstLine="0"/>
        <w:rPr>
          <w:b/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FA2720">
        <w:rPr>
          <w:sz w:val="24"/>
          <w:szCs w:val="24"/>
        </w:rPr>
        <w:t>В этой форме Участник указывает перечень и годовые объемы выполнения аналогичных договоров</w:t>
      </w:r>
      <w:r>
        <w:rPr>
          <w:sz w:val="24"/>
          <w:szCs w:val="24"/>
        </w:rPr>
        <w:t xml:space="preserve"> за 3 последних года</w:t>
      </w:r>
      <w:r w:rsidRPr="00FA2720">
        <w:rPr>
          <w:sz w:val="24"/>
          <w:szCs w:val="24"/>
        </w:rPr>
        <w:t xml:space="preserve">, сопоставимых по объемам, </w:t>
      </w:r>
      <w:r>
        <w:rPr>
          <w:color w:val="FF0000"/>
          <w:sz w:val="24"/>
          <w:szCs w:val="24"/>
        </w:rPr>
        <w:t xml:space="preserve">составу работ/услуг, </w:t>
      </w:r>
      <w:r w:rsidRPr="00FA2720">
        <w:rPr>
          <w:sz w:val="24"/>
          <w:szCs w:val="24"/>
        </w:rPr>
        <w:t>срокам выполнения</w:t>
      </w:r>
      <w:r>
        <w:rPr>
          <w:sz w:val="24"/>
          <w:szCs w:val="24"/>
        </w:rPr>
        <w:t xml:space="preserve"> работ</w:t>
      </w:r>
      <w:r w:rsidRPr="00FA2720">
        <w:rPr>
          <w:sz w:val="24"/>
          <w:szCs w:val="24"/>
        </w:rPr>
        <w:t>.</w:t>
      </w:r>
    </w:p>
    <w:p w:rsidR="00A457D1" w:rsidRPr="00BC1A6C" w:rsidRDefault="00A457D1" w:rsidP="00BC1A6C"/>
    <w:sectPr w:rsidR="00A457D1" w:rsidRPr="00BC1A6C" w:rsidSect="004703CF">
      <w:headerReference w:type="default" r:id="rId8"/>
      <w:pgSz w:w="11906" w:h="16838" w:code="9"/>
      <w:pgMar w:top="-540" w:right="851" w:bottom="1134" w:left="1260" w:header="0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12C1" w:rsidRDefault="002312C1">
      <w:r>
        <w:separator/>
      </w:r>
    </w:p>
  </w:endnote>
  <w:endnote w:type="continuationSeparator" w:id="0">
    <w:p w:rsidR="002312C1" w:rsidRDefault="00231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12C1" w:rsidRDefault="002312C1">
      <w:r>
        <w:separator/>
      </w:r>
    </w:p>
  </w:footnote>
  <w:footnote w:type="continuationSeparator" w:id="0">
    <w:p w:rsidR="002312C1" w:rsidRDefault="00231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5383" w:rsidRDefault="00A75383" w:rsidP="00A75383">
    <w:pPr>
      <w:tabs>
        <w:tab w:val="center" w:pos="4677"/>
        <w:tab w:val="right" w:pos="9355"/>
      </w:tabs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3B21B0"/>
    <w:multiLevelType w:val="hybridMultilevel"/>
    <w:tmpl w:val="4DD0B966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" w15:restartNumberingAfterBreak="0">
    <w:nsid w:val="03557C90"/>
    <w:multiLevelType w:val="hybridMultilevel"/>
    <w:tmpl w:val="4474A834"/>
    <w:lvl w:ilvl="0" w:tplc="4798161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E65EC2"/>
    <w:multiLevelType w:val="hybridMultilevel"/>
    <w:tmpl w:val="C876F0AE"/>
    <w:lvl w:ilvl="0" w:tplc="041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6" w15:restartNumberingAfterBreak="0">
    <w:nsid w:val="20B27459"/>
    <w:multiLevelType w:val="hybridMultilevel"/>
    <w:tmpl w:val="289674F2"/>
    <w:lvl w:ilvl="0" w:tplc="B20E5C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32C19E5"/>
    <w:multiLevelType w:val="hybridMultilevel"/>
    <w:tmpl w:val="1D941DF8"/>
    <w:lvl w:ilvl="0" w:tplc="421487D2">
      <w:start w:val="1"/>
      <w:numFmt w:val="decimal"/>
      <w:suff w:val="space"/>
      <w:lvlText w:val="%1."/>
      <w:lvlJc w:val="righ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BFC2889"/>
    <w:multiLevelType w:val="hybridMultilevel"/>
    <w:tmpl w:val="B63A4E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C91877"/>
    <w:multiLevelType w:val="hybridMultilevel"/>
    <w:tmpl w:val="48ECE876"/>
    <w:lvl w:ilvl="0" w:tplc="E688A6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280782F"/>
    <w:multiLevelType w:val="hybridMultilevel"/>
    <w:tmpl w:val="0848F3A0"/>
    <w:lvl w:ilvl="0" w:tplc="257E9D74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454C42DD"/>
    <w:multiLevelType w:val="hybridMultilevel"/>
    <w:tmpl w:val="BD7819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8A407AA"/>
    <w:multiLevelType w:val="hybridMultilevel"/>
    <w:tmpl w:val="DA1E6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570DCC"/>
    <w:multiLevelType w:val="hybridMultilevel"/>
    <w:tmpl w:val="FC2247FC"/>
    <w:lvl w:ilvl="0" w:tplc="85DA7D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B837867"/>
    <w:multiLevelType w:val="multilevel"/>
    <w:tmpl w:val="7C62362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6" w15:restartNumberingAfterBreak="0">
    <w:nsid w:val="5E720BA8"/>
    <w:multiLevelType w:val="multilevel"/>
    <w:tmpl w:val="A58C91D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70860FD"/>
    <w:multiLevelType w:val="hybridMultilevel"/>
    <w:tmpl w:val="7C902282"/>
    <w:lvl w:ilvl="0" w:tplc="F782E638">
      <w:start w:val="1"/>
      <w:numFmt w:val="decimal"/>
      <w:lvlText w:val="%1."/>
      <w:lvlJc w:val="left"/>
      <w:pPr>
        <w:ind w:left="1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9" w15:restartNumberingAfterBreak="0">
    <w:nsid w:val="6CB36DFB"/>
    <w:multiLevelType w:val="multilevel"/>
    <w:tmpl w:val="0420A8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0" w15:restartNumberingAfterBreak="0">
    <w:nsid w:val="70D329D2"/>
    <w:multiLevelType w:val="multilevel"/>
    <w:tmpl w:val="1994C0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 w15:restartNumberingAfterBreak="0">
    <w:nsid w:val="794A6492"/>
    <w:multiLevelType w:val="hybridMultilevel"/>
    <w:tmpl w:val="A5843668"/>
    <w:lvl w:ilvl="0" w:tplc="A066DA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14"/>
  </w:num>
  <w:num w:numId="5">
    <w:abstractNumId w:val="18"/>
  </w:num>
  <w:num w:numId="6">
    <w:abstractNumId w:val="21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"/>
  </w:num>
  <w:num w:numId="10">
    <w:abstractNumId w:val="13"/>
  </w:num>
  <w:num w:numId="11">
    <w:abstractNumId w:val="9"/>
  </w:num>
  <w:num w:numId="12">
    <w:abstractNumId w:val="4"/>
  </w:num>
  <w:num w:numId="13">
    <w:abstractNumId w:val="3"/>
  </w:num>
  <w:num w:numId="14">
    <w:abstractNumId w:val="17"/>
  </w:num>
  <w:num w:numId="15">
    <w:abstractNumId w:val="0"/>
  </w:num>
  <w:num w:numId="16">
    <w:abstractNumId w:val="20"/>
  </w:num>
  <w:num w:numId="17">
    <w:abstractNumId w:val="15"/>
  </w:num>
  <w:num w:numId="18">
    <w:abstractNumId w:val="7"/>
  </w:num>
  <w:num w:numId="19">
    <w:abstractNumId w:val="19"/>
  </w:num>
  <w:num w:numId="20">
    <w:abstractNumId w:val="12"/>
  </w:num>
  <w:num w:numId="21">
    <w:abstractNumId w:val="5"/>
  </w:num>
  <w:num w:numId="22">
    <w:abstractNumId w:val="6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AF2"/>
    <w:rsid w:val="00002F05"/>
    <w:rsid w:val="000117ED"/>
    <w:rsid w:val="000131DD"/>
    <w:rsid w:val="00025929"/>
    <w:rsid w:val="00037B21"/>
    <w:rsid w:val="00045B4C"/>
    <w:rsid w:val="00055BD8"/>
    <w:rsid w:val="00063887"/>
    <w:rsid w:val="00066D0B"/>
    <w:rsid w:val="000678A4"/>
    <w:rsid w:val="00071072"/>
    <w:rsid w:val="000726C6"/>
    <w:rsid w:val="000868A6"/>
    <w:rsid w:val="000B5B70"/>
    <w:rsid w:val="000C133B"/>
    <w:rsid w:val="000C25EA"/>
    <w:rsid w:val="000F1C78"/>
    <w:rsid w:val="000F6A78"/>
    <w:rsid w:val="000F6C00"/>
    <w:rsid w:val="001064B7"/>
    <w:rsid w:val="00113E95"/>
    <w:rsid w:val="00114821"/>
    <w:rsid w:val="00116502"/>
    <w:rsid w:val="001218D8"/>
    <w:rsid w:val="001225EF"/>
    <w:rsid w:val="001262FA"/>
    <w:rsid w:val="00155BCF"/>
    <w:rsid w:val="001651A2"/>
    <w:rsid w:val="00166CEB"/>
    <w:rsid w:val="00166FF3"/>
    <w:rsid w:val="00176644"/>
    <w:rsid w:val="00196697"/>
    <w:rsid w:val="001A1073"/>
    <w:rsid w:val="001B7B45"/>
    <w:rsid w:val="001B7F97"/>
    <w:rsid w:val="001D0C53"/>
    <w:rsid w:val="001E02B3"/>
    <w:rsid w:val="001E083D"/>
    <w:rsid w:val="001E5F9A"/>
    <w:rsid w:val="002312C1"/>
    <w:rsid w:val="00236355"/>
    <w:rsid w:val="002464A5"/>
    <w:rsid w:val="00251C04"/>
    <w:rsid w:val="0025296A"/>
    <w:rsid w:val="00253AA5"/>
    <w:rsid w:val="002551B1"/>
    <w:rsid w:val="0025539F"/>
    <w:rsid w:val="00260ABE"/>
    <w:rsid w:val="00266AF2"/>
    <w:rsid w:val="00277FCA"/>
    <w:rsid w:val="002819EC"/>
    <w:rsid w:val="00283588"/>
    <w:rsid w:val="00286EF8"/>
    <w:rsid w:val="002A25CC"/>
    <w:rsid w:val="002A6B15"/>
    <w:rsid w:val="002A6CE5"/>
    <w:rsid w:val="002B40B2"/>
    <w:rsid w:val="002C43A6"/>
    <w:rsid w:val="002D2F10"/>
    <w:rsid w:val="002D3C5E"/>
    <w:rsid w:val="002E6C05"/>
    <w:rsid w:val="002E7EA3"/>
    <w:rsid w:val="002F7EC6"/>
    <w:rsid w:val="00304417"/>
    <w:rsid w:val="003077AF"/>
    <w:rsid w:val="00322F12"/>
    <w:rsid w:val="00326D9F"/>
    <w:rsid w:val="003439C0"/>
    <w:rsid w:val="003453D4"/>
    <w:rsid w:val="00350BF7"/>
    <w:rsid w:val="0035197A"/>
    <w:rsid w:val="0036695D"/>
    <w:rsid w:val="00380BA4"/>
    <w:rsid w:val="0038501C"/>
    <w:rsid w:val="0038633D"/>
    <w:rsid w:val="00387916"/>
    <w:rsid w:val="0039202F"/>
    <w:rsid w:val="00392730"/>
    <w:rsid w:val="00397CD2"/>
    <w:rsid w:val="003B0A0C"/>
    <w:rsid w:val="003B6704"/>
    <w:rsid w:val="003C0961"/>
    <w:rsid w:val="003C35C5"/>
    <w:rsid w:val="003D5508"/>
    <w:rsid w:val="003E5565"/>
    <w:rsid w:val="003F17D3"/>
    <w:rsid w:val="00405F24"/>
    <w:rsid w:val="00412F06"/>
    <w:rsid w:val="00415D07"/>
    <w:rsid w:val="00432C57"/>
    <w:rsid w:val="0043531D"/>
    <w:rsid w:val="0044297C"/>
    <w:rsid w:val="004524CA"/>
    <w:rsid w:val="00454165"/>
    <w:rsid w:val="00464F39"/>
    <w:rsid w:val="00465149"/>
    <w:rsid w:val="0046705E"/>
    <w:rsid w:val="004703CF"/>
    <w:rsid w:val="00477E11"/>
    <w:rsid w:val="00481B94"/>
    <w:rsid w:val="004B35F7"/>
    <w:rsid w:val="004B5AA0"/>
    <w:rsid w:val="004C0F25"/>
    <w:rsid w:val="004C3316"/>
    <w:rsid w:val="004D6853"/>
    <w:rsid w:val="004F2C7E"/>
    <w:rsid w:val="005040EE"/>
    <w:rsid w:val="00506C10"/>
    <w:rsid w:val="005070FC"/>
    <w:rsid w:val="0051096E"/>
    <w:rsid w:val="005144F5"/>
    <w:rsid w:val="0051458E"/>
    <w:rsid w:val="005164AA"/>
    <w:rsid w:val="005165C9"/>
    <w:rsid w:val="005170A8"/>
    <w:rsid w:val="00517D06"/>
    <w:rsid w:val="005305EA"/>
    <w:rsid w:val="00531C6E"/>
    <w:rsid w:val="00534AF2"/>
    <w:rsid w:val="005473CF"/>
    <w:rsid w:val="00547917"/>
    <w:rsid w:val="00566E49"/>
    <w:rsid w:val="00567EBC"/>
    <w:rsid w:val="00570810"/>
    <w:rsid w:val="0057085C"/>
    <w:rsid w:val="0057119F"/>
    <w:rsid w:val="00573A28"/>
    <w:rsid w:val="005821B9"/>
    <w:rsid w:val="005948EB"/>
    <w:rsid w:val="00596E63"/>
    <w:rsid w:val="00596E80"/>
    <w:rsid w:val="0059735A"/>
    <w:rsid w:val="005A4FB3"/>
    <w:rsid w:val="005A7ADA"/>
    <w:rsid w:val="005B728F"/>
    <w:rsid w:val="005C000F"/>
    <w:rsid w:val="005C594F"/>
    <w:rsid w:val="005C701A"/>
    <w:rsid w:val="005D2A7F"/>
    <w:rsid w:val="005E0598"/>
    <w:rsid w:val="006117EA"/>
    <w:rsid w:val="00623665"/>
    <w:rsid w:val="00630629"/>
    <w:rsid w:val="00630FEB"/>
    <w:rsid w:val="00636F90"/>
    <w:rsid w:val="00637ECD"/>
    <w:rsid w:val="006411FE"/>
    <w:rsid w:val="00641E25"/>
    <w:rsid w:val="00652821"/>
    <w:rsid w:val="006660E2"/>
    <w:rsid w:val="00686836"/>
    <w:rsid w:val="00686BF7"/>
    <w:rsid w:val="00686C57"/>
    <w:rsid w:val="00687121"/>
    <w:rsid w:val="006872EC"/>
    <w:rsid w:val="00691928"/>
    <w:rsid w:val="0069617E"/>
    <w:rsid w:val="006A6DF3"/>
    <w:rsid w:val="006B1AE6"/>
    <w:rsid w:val="006C3A4A"/>
    <w:rsid w:val="006C5F60"/>
    <w:rsid w:val="006C60A2"/>
    <w:rsid w:val="006C69A4"/>
    <w:rsid w:val="006C7529"/>
    <w:rsid w:val="006C7F55"/>
    <w:rsid w:val="006D1CC4"/>
    <w:rsid w:val="006E269E"/>
    <w:rsid w:val="006E2FBB"/>
    <w:rsid w:val="006F01AB"/>
    <w:rsid w:val="006F5977"/>
    <w:rsid w:val="006F7DFA"/>
    <w:rsid w:val="0070039F"/>
    <w:rsid w:val="007041A9"/>
    <w:rsid w:val="007043AF"/>
    <w:rsid w:val="00713772"/>
    <w:rsid w:val="00713DDF"/>
    <w:rsid w:val="00714618"/>
    <w:rsid w:val="0072068F"/>
    <w:rsid w:val="00744F9B"/>
    <w:rsid w:val="00752E4B"/>
    <w:rsid w:val="007542BE"/>
    <w:rsid w:val="007562FF"/>
    <w:rsid w:val="00757532"/>
    <w:rsid w:val="00761CC4"/>
    <w:rsid w:val="00780952"/>
    <w:rsid w:val="00782E08"/>
    <w:rsid w:val="007905C0"/>
    <w:rsid w:val="0079178F"/>
    <w:rsid w:val="00792709"/>
    <w:rsid w:val="007A3CB4"/>
    <w:rsid w:val="007B3688"/>
    <w:rsid w:val="007D3E6D"/>
    <w:rsid w:val="007D7865"/>
    <w:rsid w:val="007E280D"/>
    <w:rsid w:val="007F0765"/>
    <w:rsid w:val="007F2BC7"/>
    <w:rsid w:val="007F40B2"/>
    <w:rsid w:val="007F70C3"/>
    <w:rsid w:val="008011E2"/>
    <w:rsid w:val="0080424E"/>
    <w:rsid w:val="00804F19"/>
    <w:rsid w:val="00806013"/>
    <w:rsid w:val="00810DEF"/>
    <w:rsid w:val="0081557D"/>
    <w:rsid w:val="0082267E"/>
    <w:rsid w:val="008323F3"/>
    <w:rsid w:val="00845590"/>
    <w:rsid w:val="00845CF8"/>
    <w:rsid w:val="00846257"/>
    <w:rsid w:val="00852228"/>
    <w:rsid w:val="00860EAE"/>
    <w:rsid w:val="00881783"/>
    <w:rsid w:val="008817A4"/>
    <w:rsid w:val="00884B43"/>
    <w:rsid w:val="00890634"/>
    <w:rsid w:val="008C2E78"/>
    <w:rsid w:val="008E59A6"/>
    <w:rsid w:val="008F23AD"/>
    <w:rsid w:val="008F3407"/>
    <w:rsid w:val="00930CAC"/>
    <w:rsid w:val="0093406D"/>
    <w:rsid w:val="009425E9"/>
    <w:rsid w:val="00960E96"/>
    <w:rsid w:val="0097357F"/>
    <w:rsid w:val="00976787"/>
    <w:rsid w:val="0098099E"/>
    <w:rsid w:val="00981A4B"/>
    <w:rsid w:val="00987733"/>
    <w:rsid w:val="009920A6"/>
    <w:rsid w:val="009933B0"/>
    <w:rsid w:val="009A28C3"/>
    <w:rsid w:val="009A4F69"/>
    <w:rsid w:val="009C3006"/>
    <w:rsid w:val="009D0DFE"/>
    <w:rsid w:val="009E038E"/>
    <w:rsid w:val="009E3616"/>
    <w:rsid w:val="009E56DF"/>
    <w:rsid w:val="009F2C00"/>
    <w:rsid w:val="009F7F35"/>
    <w:rsid w:val="00A002A9"/>
    <w:rsid w:val="00A14AD2"/>
    <w:rsid w:val="00A2045A"/>
    <w:rsid w:val="00A35EBE"/>
    <w:rsid w:val="00A411A9"/>
    <w:rsid w:val="00A457D1"/>
    <w:rsid w:val="00A5459F"/>
    <w:rsid w:val="00A60530"/>
    <w:rsid w:val="00A7432D"/>
    <w:rsid w:val="00A75383"/>
    <w:rsid w:val="00A75DDB"/>
    <w:rsid w:val="00A77693"/>
    <w:rsid w:val="00A817F6"/>
    <w:rsid w:val="00A817FB"/>
    <w:rsid w:val="00A86B3E"/>
    <w:rsid w:val="00A9025C"/>
    <w:rsid w:val="00A92454"/>
    <w:rsid w:val="00AA2238"/>
    <w:rsid w:val="00AA433F"/>
    <w:rsid w:val="00AA462C"/>
    <w:rsid w:val="00AA68B6"/>
    <w:rsid w:val="00AB5ECF"/>
    <w:rsid w:val="00AC0A24"/>
    <w:rsid w:val="00AC2F76"/>
    <w:rsid w:val="00AD1A6B"/>
    <w:rsid w:val="00AE0847"/>
    <w:rsid w:val="00AE33AA"/>
    <w:rsid w:val="00AF32C2"/>
    <w:rsid w:val="00AF44FD"/>
    <w:rsid w:val="00B03AE9"/>
    <w:rsid w:val="00B076F8"/>
    <w:rsid w:val="00B21A36"/>
    <w:rsid w:val="00B25693"/>
    <w:rsid w:val="00B36492"/>
    <w:rsid w:val="00B37C89"/>
    <w:rsid w:val="00B43AEE"/>
    <w:rsid w:val="00B44923"/>
    <w:rsid w:val="00B52A63"/>
    <w:rsid w:val="00B52F64"/>
    <w:rsid w:val="00B64B57"/>
    <w:rsid w:val="00B72E82"/>
    <w:rsid w:val="00B73874"/>
    <w:rsid w:val="00B74BBD"/>
    <w:rsid w:val="00B75FF7"/>
    <w:rsid w:val="00B96AD8"/>
    <w:rsid w:val="00B97069"/>
    <w:rsid w:val="00BA4D8B"/>
    <w:rsid w:val="00BA6244"/>
    <w:rsid w:val="00BB3375"/>
    <w:rsid w:val="00BB40A8"/>
    <w:rsid w:val="00BC1A6C"/>
    <w:rsid w:val="00BD22C3"/>
    <w:rsid w:val="00BD4B22"/>
    <w:rsid w:val="00BD5BAE"/>
    <w:rsid w:val="00BE09DD"/>
    <w:rsid w:val="00BE4794"/>
    <w:rsid w:val="00BF0A49"/>
    <w:rsid w:val="00BF3D80"/>
    <w:rsid w:val="00BF4F9D"/>
    <w:rsid w:val="00C02AF4"/>
    <w:rsid w:val="00C14F40"/>
    <w:rsid w:val="00C204E4"/>
    <w:rsid w:val="00C228A4"/>
    <w:rsid w:val="00C41FD5"/>
    <w:rsid w:val="00C62F17"/>
    <w:rsid w:val="00C679E1"/>
    <w:rsid w:val="00CE299F"/>
    <w:rsid w:val="00CE5D99"/>
    <w:rsid w:val="00CF49FF"/>
    <w:rsid w:val="00D0536A"/>
    <w:rsid w:val="00D13178"/>
    <w:rsid w:val="00D20546"/>
    <w:rsid w:val="00D31800"/>
    <w:rsid w:val="00D344D0"/>
    <w:rsid w:val="00D379BB"/>
    <w:rsid w:val="00D52EFB"/>
    <w:rsid w:val="00D610AB"/>
    <w:rsid w:val="00D646D5"/>
    <w:rsid w:val="00D65F25"/>
    <w:rsid w:val="00D73B80"/>
    <w:rsid w:val="00D7709F"/>
    <w:rsid w:val="00D828CC"/>
    <w:rsid w:val="00DA184B"/>
    <w:rsid w:val="00DA52AA"/>
    <w:rsid w:val="00DA7B13"/>
    <w:rsid w:val="00DB668E"/>
    <w:rsid w:val="00DC1F83"/>
    <w:rsid w:val="00DC4682"/>
    <w:rsid w:val="00DC6E21"/>
    <w:rsid w:val="00DD5435"/>
    <w:rsid w:val="00DE1868"/>
    <w:rsid w:val="00DE2EC0"/>
    <w:rsid w:val="00DE3CF9"/>
    <w:rsid w:val="00DF1540"/>
    <w:rsid w:val="00DF6D4C"/>
    <w:rsid w:val="00E002D5"/>
    <w:rsid w:val="00E03A51"/>
    <w:rsid w:val="00E17815"/>
    <w:rsid w:val="00E23F92"/>
    <w:rsid w:val="00E25FF2"/>
    <w:rsid w:val="00E32DFC"/>
    <w:rsid w:val="00E462A1"/>
    <w:rsid w:val="00E47C7F"/>
    <w:rsid w:val="00E53DAA"/>
    <w:rsid w:val="00E53F56"/>
    <w:rsid w:val="00E60AD1"/>
    <w:rsid w:val="00E649EE"/>
    <w:rsid w:val="00E70FF3"/>
    <w:rsid w:val="00E7529E"/>
    <w:rsid w:val="00E80B49"/>
    <w:rsid w:val="00E80EC0"/>
    <w:rsid w:val="00E818AD"/>
    <w:rsid w:val="00E85C09"/>
    <w:rsid w:val="00E934CE"/>
    <w:rsid w:val="00EA255A"/>
    <w:rsid w:val="00EA2AA4"/>
    <w:rsid w:val="00EA3D34"/>
    <w:rsid w:val="00EA6EC6"/>
    <w:rsid w:val="00EE2D2C"/>
    <w:rsid w:val="00EE3CE8"/>
    <w:rsid w:val="00EF2F18"/>
    <w:rsid w:val="00EF34E6"/>
    <w:rsid w:val="00EF3F8B"/>
    <w:rsid w:val="00EF47B1"/>
    <w:rsid w:val="00F020EA"/>
    <w:rsid w:val="00F074EF"/>
    <w:rsid w:val="00F07CE4"/>
    <w:rsid w:val="00F131AB"/>
    <w:rsid w:val="00F22C4D"/>
    <w:rsid w:val="00F279C3"/>
    <w:rsid w:val="00F45049"/>
    <w:rsid w:val="00F4533F"/>
    <w:rsid w:val="00F46D34"/>
    <w:rsid w:val="00F50F34"/>
    <w:rsid w:val="00F54A2F"/>
    <w:rsid w:val="00FA17C1"/>
    <w:rsid w:val="00FA1C01"/>
    <w:rsid w:val="00FA212E"/>
    <w:rsid w:val="00FA33A4"/>
    <w:rsid w:val="00FB160F"/>
    <w:rsid w:val="00FD434D"/>
    <w:rsid w:val="00FD4895"/>
    <w:rsid w:val="00FD6323"/>
    <w:rsid w:val="00FD6937"/>
    <w:rsid w:val="00FD7038"/>
    <w:rsid w:val="00FE1DB9"/>
    <w:rsid w:val="00FF5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CA27643"/>
  <w15:docId w15:val="{22BF5086-0EA8-4253-80F0-48DDD7C97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5BC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457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uiPriority w:val="9"/>
    <w:unhideWhenUsed/>
    <w:qFormat/>
    <w:rsid w:val="00A457D1"/>
    <w:pPr>
      <w:spacing w:before="40"/>
      <w:jc w:val="both"/>
      <w:outlineLvl w:val="1"/>
    </w:pPr>
    <w:rPr>
      <w:rFonts w:ascii="Times New Roman" w:hAnsi="Times New Roman"/>
      <w:color w:val="auto"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E53F56"/>
  </w:style>
  <w:style w:type="paragraph" w:styleId="a3">
    <w:name w:val="header"/>
    <w:basedOn w:val="a"/>
    <w:link w:val="a4"/>
    <w:uiPriority w:val="99"/>
    <w:rsid w:val="002A6B15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2A6B15"/>
    <w:pPr>
      <w:tabs>
        <w:tab w:val="center" w:pos="4677"/>
        <w:tab w:val="right" w:pos="9355"/>
      </w:tabs>
    </w:pPr>
  </w:style>
  <w:style w:type="table" w:styleId="a7">
    <w:name w:val="Table Grid"/>
    <w:basedOn w:val="a1"/>
    <w:uiPriority w:val="39"/>
    <w:rsid w:val="005479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Нижний колонтитул Знак"/>
    <w:basedOn w:val="a0"/>
    <w:link w:val="a5"/>
    <w:rsid w:val="0044297C"/>
    <w:rPr>
      <w:sz w:val="24"/>
      <w:szCs w:val="24"/>
    </w:rPr>
  </w:style>
  <w:style w:type="paragraph" w:styleId="a8">
    <w:name w:val="Balloon Text"/>
    <w:basedOn w:val="a"/>
    <w:semiHidden/>
    <w:rsid w:val="005A7ADA"/>
    <w:rPr>
      <w:rFonts w:ascii="Tahoma" w:hAnsi="Tahoma" w:cs="Tahoma"/>
      <w:sz w:val="16"/>
      <w:szCs w:val="16"/>
    </w:rPr>
  </w:style>
  <w:style w:type="paragraph" w:styleId="a9">
    <w:name w:val="Plain Text"/>
    <w:basedOn w:val="a"/>
    <w:link w:val="aa"/>
    <w:uiPriority w:val="99"/>
    <w:unhideWhenUsed/>
    <w:rsid w:val="005C000F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rsid w:val="005C000F"/>
    <w:rPr>
      <w:rFonts w:ascii="Consolas" w:eastAsiaTheme="minorHAnsi" w:hAnsi="Consolas" w:cstheme="minorBidi"/>
      <w:sz w:val="21"/>
      <w:szCs w:val="21"/>
      <w:lang w:eastAsia="en-US"/>
    </w:rPr>
  </w:style>
  <w:style w:type="paragraph" w:styleId="ab">
    <w:name w:val="List Paragraph"/>
    <w:basedOn w:val="a"/>
    <w:uiPriority w:val="34"/>
    <w:qFormat/>
    <w:rsid w:val="002A6CE5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A75383"/>
    <w:rPr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251C0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51C04"/>
    <w:rPr>
      <w:sz w:val="24"/>
      <w:szCs w:val="24"/>
    </w:rPr>
  </w:style>
  <w:style w:type="paragraph" w:customStyle="1" w:styleId="ac">
    <w:name w:val="Обычный текст с отступом"/>
    <w:basedOn w:val="a"/>
    <w:rsid w:val="003C0961"/>
    <w:pPr>
      <w:spacing w:line="360" w:lineRule="auto"/>
      <w:ind w:firstLine="720"/>
      <w:jc w:val="both"/>
    </w:pPr>
    <w:rPr>
      <w:sz w:val="28"/>
    </w:rPr>
  </w:style>
  <w:style w:type="character" w:styleId="ad">
    <w:name w:val="Hyperlink"/>
    <w:uiPriority w:val="99"/>
    <w:rsid w:val="00E03A51"/>
    <w:rPr>
      <w:rFonts w:cs="Times New Roman"/>
      <w:color w:val="0000FF"/>
      <w:u w:val="single"/>
    </w:rPr>
  </w:style>
  <w:style w:type="paragraph" w:styleId="ae">
    <w:name w:val="List Number"/>
    <w:basedOn w:val="a"/>
    <w:rsid w:val="00E03A51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20">
    <w:name w:val="Заголовок 2 Знак"/>
    <w:basedOn w:val="a0"/>
    <w:link w:val="2"/>
    <w:uiPriority w:val="9"/>
    <w:rsid w:val="00A457D1"/>
    <w:rPr>
      <w:rFonts w:eastAsiaTheme="majorEastAsia" w:cstheme="majorBidi"/>
      <w:sz w:val="28"/>
      <w:szCs w:val="26"/>
      <w:lang w:eastAsia="en-US"/>
    </w:rPr>
  </w:style>
  <w:style w:type="character" w:customStyle="1" w:styleId="10">
    <w:name w:val="Заголовок 1 Знак"/>
    <w:basedOn w:val="a0"/>
    <w:link w:val="1"/>
    <w:rsid w:val="00A457D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f">
    <w:name w:val="Таблица шапка"/>
    <w:basedOn w:val="a"/>
    <w:rsid w:val="00A457D1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f0">
    <w:name w:val="Таблица текст"/>
    <w:basedOn w:val="a"/>
    <w:rsid w:val="00A457D1"/>
    <w:pPr>
      <w:spacing w:before="40" w:after="40"/>
      <w:ind w:left="57" w:right="57"/>
    </w:pPr>
    <w:rPr>
      <w:szCs w:val="20"/>
    </w:rPr>
  </w:style>
  <w:style w:type="paragraph" w:customStyle="1" w:styleId="af1">
    <w:name w:val="Подпункт"/>
    <w:basedOn w:val="a"/>
    <w:rsid w:val="00A457D1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character" w:customStyle="1" w:styleId="af2">
    <w:name w:val="комментарий"/>
    <w:rsid w:val="00A457D1"/>
    <w:rPr>
      <w:rFonts w:cs="Times New Roman"/>
      <w:b/>
      <w:i/>
      <w:shd w:val="clear" w:color="auto" w:fill="FFFF99"/>
    </w:rPr>
  </w:style>
  <w:style w:type="paragraph" w:customStyle="1" w:styleId="23">
    <w:name w:val="Пункт2"/>
    <w:basedOn w:val="a"/>
    <w:link w:val="24"/>
    <w:rsid w:val="00A35EBE"/>
    <w:pPr>
      <w:keepNext/>
      <w:tabs>
        <w:tab w:val="num" w:pos="2160"/>
      </w:tabs>
      <w:suppressAutoHyphens/>
      <w:spacing w:before="240" w:after="120"/>
      <w:ind w:left="2160" w:hanging="360"/>
      <w:outlineLvl w:val="2"/>
    </w:pPr>
    <w:rPr>
      <w:b/>
      <w:sz w:val="28"/>
      <w:szCs w:val="20"/>
    </w:rPr>
  </w:style>
  <w:style w:type="character" w:customStyle="1" w:styleId="24">
    <w:name w:val="Пункт2 Знак"/>
    <w:link w:val="23"/>
    <w:locked/>
    <w:rsid w:val="00A35EBE"/>
    <w:rPr>
      <w:b/>
      <w:sz w:val="28"/>
    </w:rPr>
  </w:style>
  <w:style w:type="character" w:customStyle="1" w:styleId="fn">
    <w:name w:val="fn"/>
    <w:rsid w:val="00F46D34"/>
  </w:style>
  <w:style w:type="character" w:customStyle="1" w:styleId="nobr">
    <w:name w:val="nobr"/>
    <w:rsid w:val="00F46D34"/>
  </w:style>
  <w:style w:type="character" w:customStyle="1" w:styleId="phone3">
    <w:name w:val="phone3"/>
    <w:basedOn w:val="a0"/>
    <w:rsid w:val="00F46D34"/>
  </w:style>
  <w:style w:type="paragraph" w:styleId="af3">
    <w:name w:val="Body Text"/>
    <w:basedOn w:val="a"/>
    <w:link w:val="af4"/>
    <w:semiHidden/>
    <w:unhideWhenUsed/>
    <w:rsid w:val="0043531D"/>
    <w:pPr>
      <w:spacing w:after="120"/>
    </w:pPr>
  </w:style>
  <w:style w:type="character" w:customStyle="1" w:styleId="af4">
    <w:name w:val="Основной текст Знак"/>
    <w:basedOn w:val="a0"/>
    <w:link w:val="af3"/>
    <w:semiHidden/>
    <w:rsid w:val="0043531D"/>
    <w:rPr>
      <w:sz w:val="24"/>
      <w:szCs w:val="24"/>
    </w:rPr>
  </w:style>
  <w:style w:type="paragraph" w:customStyle="1" w:styleId="Default">
    <w:name w:val="Default"/>
    <w:rsid w:val="00B75FF7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2">
    <w:name w:val="Сетка таблицы1"/>
    <w:basedOn w:val="a1"/>
    <w:next w:val="a7"/>
    <w:uiPriority w:val="39"/>
    <w:rsid w:val="00A14A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osarev\&#1056;&#1072;&#1073;&#1086;&#1095;&#1080;&#1081;%20&#1089;&#1090;&#1086;&#1083;\&#1064;&#1072;&#1073;&#1083;&#1086;&#1085;.&#1087;&#1080;&#1089;&#1100;&#1084;&#1072;.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42F0D-14AF-4F04-8A8F-0F34A722F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Шаблон.письма.new</Template>
  <TotalTime>129</TotalTime>
  <Pages>7</Pages>
  <Words>1437</Words>
  <Characters>8193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_______________№______________</vt:lpstr>
    </vt:vector>
  </TitlesOfParts>
  <Company>kpd</Company>
  <LinksUpToDate>false</LinksUpToDate>
  <CharactersWithSpaces>9611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_______________№______________</dc:title>
  <dc:creator>Kosarev</dc:creator>
  <cp:lastModifiedBy>Карпова Светлана Сергеевна \ Svetlana Karpova</cp:lastModifiedBy>
  <cp:revision>34</cp:revision>
  <cp:lastPrinted>2012-01-17T11:20:00Z</cp:lastPrinted>
  <dcterms:created xsi:type="dcterms:W3CDTF">2020-05-13T04:00:00Z</dcterms:created>
  <dcterms:modified xsi:type="dcterms:W3CDTF">2023-09-27T07:07:00Z</dcterms:modified>
</cp:coreProperties>
</file>